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3DCC" w:rsidRPr="003770CA" w:rsidRDefault="00563DCC" w:rsidP="00452E3B">
      <w:pPr>
        <w:bidi/>
        <w:jc w:val="center"/>
        <w:rPr>
          <w:rFonts w:cs="B Titr"/>
          <w:sz w:val="28"/>
          <w:szCs w:val="28"/>
        </w:rPr>
      </w:pPr>
      <w:r w:rsidRPr="003770CA">
        <w:rPr>
          <w:rFonts w:cs="B Titr" w:hint="cs"/>
          <w:sz w:val="28"/>
          <w:szCs w:val="28"/>
          <w:rtl/>
        </w:rPr>
        <w:t>جدول پیوست (ب) شرایط اختصاصی"چک لیست کنترلی"</w:t>
      </w:r>
      <w:r w:rsidR="003770CA" w:rsidRPr="003770CA">
        <w:rPr>
          <w:rFonts w:cs="B Titr" w:hint="cs"/>
          <w:sz w:val="28"/>
          <w:szCs w:val="28"/>
          <w:rtl/>
        </w:rPr>
        <w:t xml:space="preserve">   </w:t>
      </w:r>
      <w:r w:rsidR="00452E3B">
        <w:rPr>
          <w:rFonts w:cs="B Titr" w:hint="cs"/>
          <w:sz w:val="26"/>
          <w:szCs w:val="26"/>
          <w:rtl/>
        </w:rPr>
        <w:t>مرکز آموزشی و درمانی شهید مطهری</w:t>
      </w:r>
      <w:r w:rsidR="00452E3B">
        <w:rPr>
          <w:rFonts w:cs="B Titr"/>
          <w:sz w:val="26"/>
          <w:szCs w:val="26"/>
        </w:rPr>
        <w:t xml:space="preserve"> </w:t>
      </w:r>
      <w:r w:rsidR="00452E3B">
        <w:rPr>
          <w:rFonts w:cs="B Titr" w:hint="cs"/>
          <w:sz w:val="26"/>
          <w:szCs w:val="26"/>
          <w:rtl/>
        </w:rPr>
        <w:t xml:space="preserve"> </w:t>
      </w:r>
      <w:bookmarkStart w:id="0" w:name="_GoBack"/>
      <w:bookmarkEnd w:id="0"/>
      <w:r w:rsidR="00452E3B">
        <w:rPr>
          <w:rFonts w:cs="B Titr" w:hint="cs"/>
          <w:sz w:val="26"/>
          <w:szCs w:val="26"/>
          <w:rtl/>
        </w:rPr>
        <w:t>(سوانح و سوختگی)</w:t>
      </w:r>
      <w:r w:rsidR="00452E3B">
        <w:rPr>
          <w:rFonts w:cs="B Titr"/>
          <w:sz w:val="26"/>
          <w:szCs w:val="26"/>
        </w:rPr>
        <w:t xml:space="preserve"> </w:t>
      </w:r>
      <w:r w:rsidRPr="003770CA">
        <w:rPr>
          <w:rFonts w:cs="B Titr" w:hint="cs"/>
          <w:sz w:val="28"/>
          <w:szCs w:val="28"/>
          <w:rtl/>
        </w:rPr>
        <w:t xml:space="preserve">در سال </w:t>
      </w:r>
      <w:r w:rsidR="003770CA" w:rsidRPr="003770CA">
        <w:rPr>
          <w:rFonts w:cs="B Titr" w:hint="cs"/>
          <w:sz w:val="28"/>
          <w:szCs w:val="28"/>
          <w:rtl/>
        </w:rPr>
        <w:t>1402</w:t>
      </w:r>
      <w:r w:rsidRPr="003770CA">
        <w:rPr>
          <w:rFonts w:cs="Times New Roman" w:hint="cs"/>
          <w:sz w:val="28"/>
          <w:szCs w:val="28"/>
          <w:rtl/>
        </w:rPr>
        <w:t>–</w:t>
      </w:r>
      <w:r w:rsidRPr="003770CA">
        <w:rPr>
          <w:rFonts w:cs="B Titr" w:hint="cs"/>
          <w:sz w:val="28"/>
          <w:szCs w:val="28"/>
          <w:rtl/>
        </w:rPr>
        <w:t xml:space="preserve">  </w:t>
      </w:r>
      <w:r w:rsidR="003770CA" w:rsidRPr="003770CA">
        <w:rPr>
          <w:rFonts w:cs="B Titr" w:hint="cs"/>
          <w:sz w:val="28"/>
          <w:szCs w:val="28"/>
          <w:rtl/>
        </w:rPr>
        <w:t>1401</w:t>
      </w:r>
    </w:p>
    <w:p w:rsidR="007F01F2" w:rsidRDefault="007F01F2" w:rsidP="00BB2478">
      <w:pPr>
        <w:pStyle w:val="Title"/>
        <w:jc w:val="lowKashida"/>
        <w:rPr>
          <w:rFonts w:cs="B Titr"/>
          <w:i w:val="0"/>
          <w:iCs w:val="0"/>
          <w:sz w:val="26"/>
          <w:szCs w:val="26"/>
          <w:u w:val="none"/>
          <w:rtl/>
          <w:lang w:bidi="fa-IR"/>
        </w:rPr>
      </w:pPr>
    </w:p>
    <w:tbl>
      <w:tblPr>
        <w:tblStyle w:val="TableGrid"/>
        <w:bidiVisual/>
        <w:tblW w:w="0" w:type="auto"/>
        <w:tblBorders>
          <w:top w:val="thinThickLargeGap" w:sz="24" w:space="0" w:color="auto"/>
          <w:left w:val="thinThickLargeGap" w:sz="24" w:space="0" w:color="auto"/>
          <w:bottom w:val="thinThickLargeGap" w:sz="24" w:space="0" w:color="auto"/>
          <w:right w:val="thinThickLargeGap" w:sz="24" w:space="0" w:color="auto"/>
          <w:insideH w:val="thinThickLargeGap" w:sz="24" w:space="0" w:color="auto"/>
          <w:insideV w:val="thinThickLargeGap" w:sz="24" w:space="0" w:color="auto"/>
        </w:tblBorders>
        <w:tblLook w:val="04A0" w:firstRow="1" w:lastRow="0" w:firstColumn="1" w:lastColumn="0" w:noHBand="0" w:noVBand="1"/>
      </w:tblPr>
      <w:tblGrid>
        <w:gridCol w:w="816"/>
        <w:gridCol w:w="5387"/>
        <w:gridCol w:w="3402"/>
      </w:tblGrid>
      <w:tr w:rsidR="00BB2478" w:rsidRPr="00F678B3" w:rsidTr="001167B6">
        <w:tc>
          <w:tcPr>
            <w:tcW w:w="816" w:type="dxa"/>
            <w:shd w:val="clear" w:color="auto" w:fill="D9D9D9" w:themeFill="background1" w:themeFillShade="D9"/>
            <w:vAlign w:val="center"/>
          </w:tcPr>
          <w:p w:rsidR="00BB2478" w:rsidRPr="00F678B3" w:rsidRDefault="00BB2478" w:rsidP="00BC388B">
            <w:pPr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ردیف</w:t>
            </w:r>
          </w:p>
        </w:tc>
        <w:tc>
          <w:tcPr>
            <w:tcW w:w="5387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BB2478" w:rsidRPr="00F678B3" w:rsidRDefault="00BB2478" w:rsidP="00BC388B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امور مشمول جریمه</w:t>
            </w:r>
          </w:p>
        </w:tc>
        <w:tc>
          <w:tcPr>
            <w:tcW w:w="3402" w:type="dxa"/>
            <w:tcBorders>
              <w:left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</w:tcPr>
          <w:p w:rsidR="00BB2478" w:rsidRPr="00F678B3" w:rsidRDefault="00BB2478" w:rsidP="00BC388B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میزان جریمه به ازای هر مورد گزارش مورد تایید نماینده کارفرما</w:t>
            </w:r>
          </w:p>
        </w:tc>
      </w:tr>
      <w:tr w:rsidR="00BB2478" w:rsidRPr="00F678B3" w:rsidTr="001167B6">
        <w:tc>
          <w:tcPr>
            <w:tcW w:w="816" w:type="dxa"/>
          </w:tcPr>
          <w:p w:rsidR="00BB2478" w:rsidRPr="00F678B3" w:rsidRDefault="00BB2478" w:rsidP="00BC388B">
            <w:pPr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1</w:t>
            </w:r>
          </w:p>
        </w:tc>
        <w:tc>
          <w:tcPr>
            <w:tcW w:w="5387" w:type="dxa"/>
            <w:tcBorders>
              <w:top w:val="double" w:sz="4" w:space="0" w:color="auto"/>
              <w:bottom w:val="single" w:sz="4" w:space="0" w:color="000000" w:themeColor="text1"/>
              <w:right w:val="double" w:sz="4" w:space="0" w:color="auto"/>
            </w:tcBorders>
          </w:tcPr>
          <w:p w:rsidR="00BB2478" w:rsidRPr="00F678B3" w:rsidRDefault="00BB2478" w:rsidP="00BC388B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نامطلوب بودن وضعیت برف پاک کن</w:t>
            </w:r>
          </w:p>
        </w:tc>
        <w:tc>
          <w:tcPr>
            <w:tcW w:w="3402" w:type="dxa"/>
            <w:tcBorders>
              <w:top w:val="double" w:sz="4" w:space="0" w:color="auto"/>
              <w:left w:val="double" w:sz="4" w:space="0" w:color="auto"/>
              <w:bottom w:val="single" w:sz="4" w:space="0" w:color="000000" w:themeColor="text1"/>
            </w:tcBorders>
          </w:tcPr>
          <w:p w:rsidR="00BB2478" w:rsidRPr="00F678B3" w:rsidRDefault="00BB2478" w:rsidP="00C242B0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000/</w:t>
            </w:r>
            <w:r w:rsidR="00C242B0">
              <w:rPr>
                <w:rFonts w:cs="B Mitra" w:hint="cs"/>
                <w:szCs w:val="24"/>
                <w:rtl/>
              </w:rPr>
              <w:t>400 ریال</w:t>
            </w:r>
          </w:p>
        </w:tc>
      </w:tr>
      <w:tr w:rsidR="00BB2478" w:rsidRPr="00F678B3" w:rsidTr="001167B6">
        <w:tc>
          <w:tcPr>
            <w:tcW w:w="816" w:type="dxa"/>
          </w:tcPr>
          <w:p w:rsidR="00BB2478" w:rsidRPr="00F678B3" w:rsidRDefault="00BB2478" w:rsidP="00BC388B">
            <w:pPr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2</w:t>
            </w:r>
          </w:p>
        </w:tc>
        <w:tc>
          <w:tcPr>
            <w:tcW w:w="5387" w:type="dxa"/>
            <w:tcBorders>
              <w:top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BB2478" w:rsidRPr="00F678B3" w:rsidRDefault="00BB2478" w:rsidP="00BC388B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غیبت خودروها بدون اطلاع نماینده کارفرما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</w:tcBorders>
          </w:tcPr>
          <w:p w:rsidR="00BB2478" w:rsidRPr="00F678B3" w:rsidRDefault="00BB2478" w:rsidP="00C242B0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000/</w:t>
            </w:r>
            <w:r w:rsidR="00C242B0">
              <w:rPr>
                <w:rFonts w:cs="B Mitra" w:hint="cs"/>
                <w:szCs w:val="24"/>
                <w:rtl/>
              </w:rPr>
              <w:t>000/1</w:t>
            </w:r>
            <w:r w:rsidRPr="00F678B3">
              <w:rPr>
                <w:rFonts w:cs="B Mitra" w:hint="cs"/>
                <w:szCs w:val="24"/>
                <w:rtl/>
              </w:rPr>
              <w:t xml:space="preserve"> ريال</w:t>
            </w:r>
          </w:p>
        </w:tc>
      </w:tr>
      <w:tr w:rsidR="00C242B0" w:rsidRPr="00F678B3" w:rsidTr="001167B6">
        <w:tc>
          <w:tcPr>
            <w:tcW w:w="816" w:type="dxa"/>
          </w:tcPr>
          <w:p w:rsidR="00C242B0" w:rsidRPr="00F678B3" w:rsidRDefault="00C242B0" w:rsidP="00C242B0">
            <w:pPr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3</w:t>
            </w:r>
          </w:p>
        </w:tc>
        <w:tc>
          <w:tcPr>
            <w:tcW w:w="5387" w:type="dxa"/>
            <w:tcBorders>
              <w:top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C242B0" w:rsidRPr="00F678B3" w:rsidRDefault="00C242B0" w:rsidP="00C242B0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نا مطلوب بودن وضعیت بخاری یا کولر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</w:tcBorders>
          </w:tcPr>
          <w:p w:rsidR="00C242B0" w:rsidRPr="00F678B3" w:rsidRDefault="00C242B0" w:rsidP="00C242B0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000/</w:t>
            </w:r>
            <w:r>
              <w:rPr>
                <w:rFonts w:cs="B Mitra" w:hint="cs"/>
                <w:szCs w:val="24"/>
                <w:rtl/>
              </w:rPr>
              <w:t>000/1</w:t>
            </w:r>
            <w:r w:rsidRPr="00F678B3">
              <w:rPr>
                <w:rFonts w:cs="B Mitra" w:hint="cs"/>
                <w:szCs w:val="24"/>
                <w:rtl/>
              </w:rPr>
              <w:t xml:space="preserve"> ريال</w:t>
            </w:r>
          </w:p>
        </w:tc>
      </w:tr>
      <w:tr w:rsidR="00C242B0" w:rsidRPr="00F678B3" w:rsidTr="001167B6">
        <w:tc>
          <w:tcPr>
            <w:tcW w:w="816" w:type="dxa"/>
          </w:tcPr>
          <w:p w:rsidR="00C242B0" w:rsidRPr="00F678B3" w:rsidRDefault="00C242B0" w:rsidP="00C242B0">
            <w:pPr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4</w:t>
            </w:r>
          </w:p>
        </w:tc>
        <w:tc>
          <w:tcPr>
            <w:tcW w:w="5387" w:type="dxa"/>
            <w:tcBorders>
              <w:top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C242B0" w:rsidRPr="00F678B3" w:rsidRDefault="00C242B0" w:rsidP="00C242B0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نا مطلوب بودن وضعیت صندلی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</w:tcBorders>
          </w:tcPr>
          <w:p w:rsidR="00C242B0" w:rsidRPr="00F678B3" w:rsidRDefault="00C242B0" w:rsidP="00C242B0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000/</w:t>
            </w:r>
            <w:r>
              <w:rPr>
                <w:rFonts w:cs="B Mitra" w:hint="cs"/>
                <w:szCs w:val="24"/>
                <w:rtl/>
              </w:rPr>
              <w:t>000/1</w:t>
            </w:r>
            <w:r w:rsidRPr="00F678B3">
              <w:rPr>
                <w:rFonts w:cs="B Mitra" w:hint="cs"/>
                <w:szCs w:val="24"/>
                <w:rtl/>
              </w:rPr>
              <w:t xml:space="preserve"> ريال</w:t>
            </w:r>
          </w:p>
        </w:tc>
      </w:tr>
      <w:tr w:rsidR="00C242B0" w:rsidRPr="00F678B3" w:rsidTr="001167B6">
        <w:tc>
          <w:tcPr>
            <w:tcW w:w="816" w:type="dxa"/>
          </w:tcPr>
          <w:p w:rsidR="00C242B0" w:rsidRPr="00F678B3" w:rsidRDefault="00C242B0" w:rsidP="00C242B0">
            <w:pPr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5</w:t>
            </w:r>
          </w:p>
        </w:tc>
        <w:tc>
          <w:tcPr>
            <w:tcW w:w="5387" w:type="dxa"/>
            <w:tcBorders>
              <w:top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C242B0" w:rsidRPr="00F678B3" w:rsidRDefault="00C242B0" w:rsidP="00C242B0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نا مطلوب بودن وضعیت ظاهری و بیرون خودرو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</w:tcBorders>
          </w:tcPr>
          <w:p w:rsidR="00C242B0" w:rsidRPr="00F678B3" w:rsidRDefault="00C242B0" w:rsidP="00C242B0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000/</w:t>
            </w:r>
            <w:r>
              <w:rPr>
                <w:rFonts w:cs="B Mitra" w:hint="cs"/>
                <w:szCs w:val="24"/>
                <w:rtl/>
              </w:rPr>
              <w:t>000/1</w:t>
            </w:r>
            <w:r w:rsidRPr="00F678B3">
              <w:rPr>
                <w:rFonts w:cs="B Mitra" w:hint="cs"/>
                <w:szCs w:val="24"/>
                <w:rtl/>
              </w:rPr>
              <w:t xml:space="preserve"> ريال</w:t>
            </w:r>
          </w:p>
        </w:tc>
      </w:tr>
      <w:tr w:rsidR="00C242B0" w:rsidRPr="00F678B3" w:rsidTr="001167B6">
        <w:tc>
          <w:tcPr>
            <w:tcW w:w="816" w:type="dxa"/>
          </w:tcPr>
          <w:p w:rsidR="00C242B0" w:rsidRPr="00F678B3" w:rsidRDefault="00C242B0" w:rsidP="00C242B0">
            <w:pPr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6</w:t>
            </w:r>
          </w:p>
        </w:tc>
        <w:tc>
          <w:tcPr>
            <w:tcW w:w="5387" w:type="dxa"/>
            <w:tcBorders>
              <w:top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C242B0" w:rsidRPr="00F678B3" w:rsidRDefault="00C242B0" w:rsidP="00C242B0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برخورد نامطلوب راننده با کارکنان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</w:tcBorders>
          </w:tcPr>
          <w:p w:rsidR="00C242B0" w:rsidRPr="00F678B3" w:rsidRDefault="00C242B0" w:rsidP="00C242B0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000/</w:t>
            </w:r>
            <w:r>
              <w:rPr>
                <w:rFonts w:cs="B Mitra" w:hint="cs"/>
                <w:szCs w:val="24"/>
                <w:rtl/>
              </w:rPr>
              <w:t>000/1</w:t>
            </w:r>
            <w:r w:rsidRPr="00F678B3">
              <w:rPr>
                <w:rFonts w:cs="B Mitra" w:hint="cs"/>
                <w:szCs w:val="24"/>
                <w:rtl/>
              </w:rPr>
              <w:t xml:space="preserve"> ريال</w:t>
            </w:r>
          </w:p>
        </w:tc>
      </w:tr>
      <w:tr w:rsidR="00BB2478" w:rsidRPr="00F678B3" w:rsidTr="001167B6">
        <w:tc>
          <w:tcPr>
            <w:tcW w:w="816" w:type="dxa"/>
          </w:tcPr>
          <w:p w:rsidR="00BB2478" w:rsidRPr="00F678B3" w:rsidRDefault="00BB2478" w:rsidP="00BC388B">
            <w:pPr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7</w:t>
            </w:r>
          </w:p>
        </w:tc>
        <w:tc>
          <w:tcPr>
            <w:tcW w:w="5387" w:type="dxa"/>
            <w:tcBorders>
              <w:top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BB2478" w:rsidRPr="00F678B3" w:rsidRDefault="00BB2478" w:rsidP="00BC388B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نامطلوب بودن وضعیت ظاهری راننده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</w:tcBorders>
          </w:tcPr>
          <w:p w:rsidR="00BB2478" w:rsidRPr="00F678B3" w:rsidRDefault="00BB2478" w:rsidP="00C242B0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000/</w:t>
            </w:r>
            <w:r w:rsidR="00C242B0">
              <w:rPr>
                <w:rFonts w:cs="B Mitra" w:hint="cs"/>
                <w:szCs w:val="24"/>
                <w:rtl/>
              </w:rPr>
              <w:t>600 ریال</w:t>
            </w:r>
          </w:p>
        </w:tc>
      </w:tr>
      <w:tr w:rsidR="00BB2478" w:rsidRPr="00F678B3" w:rsidTr="001167B6">
        <w:tc>
          <w:tcPr>
            <w:tcW w:w="816" w:type="dxa"/>
          </w:tcPr>
          <w:p w:rsidR="00BB2478" w:rsidRPr="00F678B3" w:rsidRDefault="00BB2478" w:rsidP="00BC388B">
            <w:pPr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8</w:t>
            </w:r>
          </w:p>
        </w:tc>
        <w:tc>
          <w:tcPr>
            <w:tcW w:w="5387" w:type="dxa"/>
            <w:tcBorders>
              <w:top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BB2478" w:rsidRPr="00F678B3" w:rsidRDefault="00BB2478" w:rsidP="00BC388B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استعمال دخانیات در خودرو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</w:tcBorders>
          </w:tcPr>
          <w:p w:rsidR="00BB2478" w:rsidRPr="00F678B3" w:rsidRDefault="00BB2478" w:rsidP="00C242B0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000/</w:t>
            </w:r>
            <w:r w:rsidR="00C242B0">
              <w:rPr>
                <w:rFonts w:cs="B Mitra" w:hint="cs"/>
                <w:szCs w:val="24"/>
                <w:rtl/>
              </w:rPr>
              <w:t>000/1</w:t>
            </w:r>
            <w:r w:rsidRPr="00F678B3">
              <w:rPr>
                <w:rFonts w:cs="B Mitra" w:hint="cs"/>
                <w:szCs w:val="24"/>
                <w:rtl/>
              </w:rPr>
              <w:t xml:space="preserve"> ريال</w:t>
            </w:r>
          </w:p>
        </w:tc>
      </w:tr>
      <w:tr w:rsidR="00BB2478" w:rsidRPr="00F678B3" w:rsidTr="001167B6">
        <w:tc>
          <w:tcPr>
            <w:tcW w:w="816" w:type="dxa"/>
          </w:tcPr>
          <w:p w:rsidR="00BB2478" w:rsidRPr="00F678B3" w:rsidRDefault="00BB2478" w:rsidP="00BC388B">
            <w:pPr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9</w:t>
            </w:r>
          </w:p>
        </w:tc>
        <w:tc>
          <w:tcPr>
            <w:tcW w:w="5387" w:type="dxa"/>
            <w:tcBorders>
              <w:top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BB2478" w:rsidRPr="00F678B3" w:rsidRDefault="00BB2478" w:rsidP="00BC388B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عدم حضور نماینده تام الاختیار پیمانکار (روزانه)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</w:tcBorders>
          </w:tcPr>
          <w:p w:rsidR="00BB2478" w:rsidRPr="00F678B3" w:rsidRDefault="00BB2478" w:rsidP="00C242B0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000/</w:t>
            </w:r>
            <w:r w:rsidR="00C242B0">
              <w:rPr>
                <w:rFonts w:cs="B Mitra" w:hint="cs"/>
                <w:szCs w:val="24"/>
                <w:rtl/>
              </w:rPr>
              <w:t>400</w:t>
            </w:r>
            <w:r w:rsidRPr="00F678B3">
              <w:rPr>
                <w:rFonts w:cs="B Mitra" w:hint="cs"/>
                <w:szCs w:val="24"/>
                <w:rtl/>
              </w:rPr>
              <w:t xml:space="preserve"> ريال</w:t>
            </w:r>
          </w:p>
        </w:tc>
      </w:tr>
      <w:tr w:rsidR="00BB2478" w:rsidRPr="00F678B3" w:rsidTr="001167B6">
        <w:tc>
          <w:tcPr>
            <w:tcW w:w="816" w:type="dxa"/>
          </w:tcPr>
          <w:p w:rsidR="00BB2478" w:rsidRPr="00F678B3" w:rsidRDefault="00BB2478" w:rsidP="00BC388B">
            <w:pPr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10</w:t>
            </w:r>
          </w:p>
        </w:tc>
        <w:tc>
          <w:tcPr>
            <w:tcW w:w="5387" w:type="dxa"/>
            <w:tcBorders>
              <w:top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BB2478" w:rsidRPr="00F678B3" w:rsidRDefault="00BB2478" w:rsidP="00BC388B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>
              <w:rPr>
                <w:rFonts w:cs="B Mitra" w:hint="cs"/>
                <w:szCs w:val="24"/>
                <w:rtl/>
              </w:rPr>
              <w:t>عدم آشنایی کامل راننده به مسیرها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</w:tcBorders>
          </w:tcPr>
          <w:p w:rsidR="00BB2478" w:rsidRPr="00F678B3" w:rsidRDefault="00BB2478" w:rsidP="00C242B0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>
              <w:rPr>
                <w:rFonts w:cs="B Mitra" w:hint="cs"/>
                <w:szCs w:val="24"/>
                <w:rtl/>
              </w:rPr>
              <w:t>000/</w:t>
            </w:r>
            <w:r w:rsidR="00C242B0">
              <w:rPr>
                <w:rFonts w:cs="B Mitra" w:hint="cs"/>
                <w:szCs w:val="24"/>
                <w:rtl/>
              </w:rPr>
              <w:t>400</w:t>
            </w:r>
            <w:r>
              <w:rPr>
                <w:rFonts w:cs="B Mitra" w:hint="cs"/>
                <w:szCs w:val="24"/>
                <w:rtl/>
              </w:rPr>
              <w:t xml:space="preserve"> ريال</w:t>
            </w:r>
          </w:p>
        </w:tc>
      </w:tr>
      <w:tr w:rsidR="00BB2478" w:rsidRPr="00F678B3" w:rsidTr="001167B6">
        <w:tc>
          <w:tcPr>
            <w:tcW w:w="816" w:type="dxa"/>
          </w:tcPr>
          <w:p w:rsidR="00BB2478" w:rsidRPr="00F678B3" w:rsidRDefault="00BB2478" w:rsidP="00BC388B">
            <w:pPr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11</w:t>
            </w:r>
          </w:p>
        </w:tc>
        <w:tc>
          <w:tcPr>
            <w:tcW w:w="5387" w:type="dxa"/>
            <w:tcBorders>
              <w:top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BB2478" w:rsidRPr="00F678B3" w:rsidRDefault="00BB2478" w:rsidP="00BC388B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نقص فنی منجر به توقف و تاخیر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</w:tcBorders>
          </w:tcPr>
          <w:p w:rsidR="00BB2478" w:rsidRPr="00F678B3" w:rsidRDefault="00BB2478" w:rsidP="00C242B0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000/</w:t>
            </w:r>
            <w:r w:rsidR="00C242B0">
              <w:rPr>
                <w:rFonts w:cs="B Mitra" w:hint="cs"/>
                <w:szCs w:val="24"/>
                <w:rtl/>
              </w:rPr>
              <w:t>600</w:t>
            </w:r>
            <w:r w:rsidRPr="00F678B3">
              <w:rPr>
                <w:rFonts w:cs="B Mitra" w:hint="cs"/>
                <w:szCs w:val="24"/>
                <w:rtl/>
              </w:rPr>
              <w:t xml:space="preserve"> ريال</w:t>
            </w:r>
          </w:p>
        </w:tc>
      </w:tr>
      <w:tr w:rsidR="00BB2478" w:rsidRPr="00F678B3" w:rsidTr="001167B6">
        <w:tc>
          <w:tcPr>
            <w:tcW w:w="816" w:type="dxa"/>
          </w:tcPr>
          <w:p w:rsidR="00BB2478" w:rsidRPr="00F678B3" w:rsidRDefault="00BB2478" w:rsidP="00BC388B">
            <w:pPr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12</w:t>
            </w:r>
          </w:p>
        </w:tc>
        <w:tc>
          <w:tcPr>
            <w:tcW w:w="5387" w:type="dxa"/>
            <w:tcBorders>
              <w:top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BB2478" w:rsidRPr="00F678B3" w:rsidRDefault="00BB2478" w:rsidP="00BC388B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تاخیر بیش از 15 دقیقه جهت حضور به موقع در محل درخواستی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</w:tcBorders>
          </w:tcPr>
          <w:p w:rsidR="00BB2478" w:rsidRPr="00F678B3" w:rsidRDefault="00BB2478" w:rsidP="00C242B0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000/</w:t>
            </w:r>
            <w:r w:rsidR="00C242B0">
              <w:rPr>
                <w:rFonts w:cs="B Mitra" w:hint="cs"/>
                <w:szCs w:val="24"/>
                <w:rtl/>
              </w:rPr>
              <w:t>000/10</w:t>
            </w:r>
            <w:r w:rsidRPr="00F678B3">
              <w:rPr>
                <w:rFonts w:cs="B Mitra" w:hint="cs"/>
                <w:szCs w:val="24"/>
                <w:rtl/>
              </w:rPr>
              <w:t xml:space="preserve"> ريال</w:t>
            </w:r>
          </w:p>
        </w:tc>
      </w:tr>
      <w:tr w:rsidR="00BB2478" w:rsidRPr="00F678B3" w:rsidTr="001167B6">
        <w:tc>
          <w:tcPr>
            <w:tcW w:w="816" w:type="dxa"/>
          </w:tcPr>
          <w:p w:rsidR="00BB2478" w:rsidRPr="00F678B3" w:rsidRDefault="00BB2478" w:rsidP="00BC388B">
            <w:pPr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13</w:t>
            </w:r>
          </w:p>
        </w:tc>
        <w:tc>
          <w:tcPr>
            <w:tcW w:w="5387" w:type="dxa"/>
            <w:tcBorders>
              <w:top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BB2478" w:rsidRPr="00F678B3" w:rsidRDefault="00BB2478" w:rsidP="00BC388B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عدم تهیه خودروی مناسب و راننده واجد شرایط توسط پیمانکار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</w:tcBorders>
          </w:tcPr>
          <w:p w:rsidR="00BB2478" w:rsidRPr="00F678B3" w:rsidRDefault="00BB2478" w:rsidP="00C242B0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000/</w:t>
            </w:r>
            <w:r w:rsidR="00C242B0">
              <w:rPr>
                <w:rFonts w:cs="B Mitra" w:hint="cs"/>
                <w:szCs w:val="24"/>
                <w:rtl/>
              </w:rPr>
              <w:t>000/10 ریال</w:t>
            </w:r>
          </w:p>
        </w:tc>
      </w:tr>
      <w:tr w:rsidR="00BB2478" w:rsidRPr="00F678B3" w:rsidTr="001167B6">
        <w:tc>
          <w:tcPr>
            <w:tcW w:w="816" w:type="dxa"/>
          </w:tcPr>
          <w:p w:rsidR="00BB2478" w:rsidRPr="00F678B3" w:rsidRDefault="00BB2478" w:rsidP="00BC388B">
            <w:pPr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14</w:t>
            </w:r>
          </w:p>
        </w:tc>
        <w:tc>
          <w:tcPr>
            <w:tcW w:w="5387" w:type="dxa"/>
            <w:tcBorders>
              <w:top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BB2478" w:rsidRPr="00F678B3" w:rsidRDefault="00BB2478" w:rsidP="00BC388B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ترک خودرو در زمان ماموریت و عدم اطلاع به سرنشین خودرو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</w:tcBorders>
          </w:tcPr>
          <w:p w:rsidR="00BB2478" w:rsidRPr="00F678B3" w:rsidRDefault="00BB2478" w:rsidP="00C242B0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000/</w:t>
            </w:r>
            <w:r w:rsidR="00C242B0">
              <w:rPr>
                <w:rFonts w:cs="B Mitra" w:hint="cs"/>
                <w:szCs w:val="24"/>
                <w:rtl/>
              </w:rPr>
              <w:t xml:space="preserve">600 </w:t>
            </w:r>
            <w:r w:rsidRPr="00F678B3">
              <w:rPr>
                <w:rFonts w:cs="B Mitra" w:hint="cs"/>
                <w:szCs w:val="24"/>
                <w:rtl/>
              </w:rPr>
              <w:t xml:space="preserve"> ريال</w:t>
            </w:r>
          </w:p>
        </w:tc>
      </w:tr>
      <w:tr w:rsidR="00BB2478" w:rsidRPr="00F678B3" w:rsidTr="001167B6">
        <w:tc>
          <w:tcPr>
            <w:tcW w:w="816" w:type="dxa"/>
            <w:tcBorders>
              <w:top w:val="nil"/>
            </w:tcBorders>
          </w:tcPr>
          <w:p w:rsidR="00BB2478" w:rsidRPr="00F678B3" w:rsidRDefault="00BB2478" w:rsidP="00BC388B">
            <w:pPr>
              <w:bidi/>
              <w:jc w:val="center"/>
              <w:rPr>
                <w:rFonts w:cs="B Mitra"/>
                <w:szCs w:val="24"/>
                <w:rtl/>
              </w:rPr>
            </w:pPr>
            <w:r>
              <w:rPr>
                <w:rFonts w:cs="B Mitra" w:hint="cs"/>
                <w:szCs w:val="24"/>
                <w:rtl/>
              </w:rPr>
              <w:t>15</w:t>
            </w:r>
          </w:p>
        </w:tc>
        <w:tc>
          <w:tcPr>
            <w:tcW w:w="5387" w:type="dxa"/>
            <w:tcBorders>
              <w:top w:val="nil"/>
              <w:right w:val="double" w:sz="4" w:space="0" w:color="auto"/>
            </w:tcBorders>
          </w:tcPr>
          <w:p w:rsidR="00BB2478" w:rsidRPr="00F678B3" w:rsidRDefault="00BB2478" w:rsidP="00BC388B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دخالت در امور مربوط به سرنشینان خودرو</w:t>
            </w:r>
          </w:p>
        </w:tc>
        <w:tc>
          <w:tcPr>
            <w:tcW w:w="3402" w:type="dxa"/>
            <w:tcBorders>
              <w:top w:val="nil"/>
              <w:left w:val="double" w:sz="4" w:space="0" w:color="auto"/>
            </w:tcBorders>
          </w:tcPr>
          <w:p w:rsidR="00BB2478" w:rsidRPr="00F678B3" w:rsidRDefault="00BB2478" w:rsidP="00C242B0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000/</w:t>
            </w:r>
            <w:r w:rsidR="00C242B0">
              <w:rPr>
                <w:rFonts w:cs="B Mitra" w:hint="cs"/>
                <w:szCs w:val="24"/>
                <w:rtl/>
              </w:rPr>
              <w:t>400 ریال</w:t>
            </w:r>
          </w:p>
        </w:tc>
      </w:tr>
    </w:tbl>
    <w:p w:rsidR="00BB2478" w:rsidRPr="00142778" w:rsidRDefault="00BB2478" w:rsidP="00BB2478">
      <w:pPr>
        <w:bidi/>
        <w:rPr>
          <w:rFonts w:cs="B Mitra"/>
          <w:sz w:val="40"/>
          <w:szCs w:val="40"/>
        </w:rPr>
      </w:pPr>
    </w:p>
    <w:p w:rsidR="007F01F2" w:rsidRDefault="007F01F2" w:rsidP="00DB2AB6">
      <w:pPr>
        <w:pStyle w:val="Title"/>
        <w:tabs>
          <w:tab w:val="left" w:pos="4252"/>
          <w:tab w:val="left" w:pos="7654"/>
        </w:tabs>
        <w:spacing w:line="216" w:lineRule="auto"/>
        <w:ind w:right="28" w:firstLine="850"/>
        <w:jc w:val="lowKashida"/>
        <w:rPr>
          <w:rFonts w:cs="B Titr"/>
          <w:i w:val="0"/>
          <w:iCs w:val="0"/>
          <w:sz w:val="26"/>
          <w:szCs w:val="26"/>
          <w:u w:val="none"/>
          <w:rtl/>
          <w:lang w:bidi="fa-IR"/>
        </w:rPr>
      </w:pPr>
    </w:p>
    <w:sectPr w:rsidR="007F01F2" w:rsidSect="00563DC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lowerLetter"/>
      </w:endnotePr>
      <w:pgSz w:w="11907" w:h="16840" w:code="9"/>
      <w:pgMar w:top="1276" w:right="850" w:bottom="851" w:left="1134" w:header="567" w:footer="243" w:gutter="0"/>
      <w:paperSrc w:first="15" w:other="15"/>
      <w:pgNumType w:start="5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654D" w:rsidRDefault="00B2654D" w:rsidP="00E1460D">
      <w:r>
        <w:separator/>
      </w:r>
    </w:p>
  </w:endnote>
  <w:endnote w:type="continuationSeparator" w:id="0">
    <w:p w:rsidR="00B2654D" w:rsidRDefault="00B2654D" w:rsidP="00E14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ffic">
    <w:charset w:val="B2"/>
    <w:family w:val="auto"/>
    <w:pitch w:val="variable"/>
    <w:sig w:usb0="00002001" w:usb1="00000000" w:usb2="00000000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Koodak">
    <w:altName w:val="Courier New"/>
    <w:charset w:val="B2"/>
    <w:family w:val="auto"/>
    <w:pitch w:val="variable"/>
    <w:sig w:usb0="80002003" w:usb1="80002042" w:usb2="00000008" w:usb3="00000000" w:csb0="00000040" w:csb1="00000000"/>
  </w:font>
  <w:font w:name="B Tabassom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r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altName w:val="Arial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IPT Titr">
    <w:charset w:val="02"/>
    <w:family w:val="auto"/>
    <w:pitch w:val="variable"/>
    <w:sig w:usb0="00000000" w:usb1="10000000" w:usb2="00000000" w:usb3="00000000" w:csb0="80000000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4B92" w:rsidRDefault="00535847" w:rsidP="00004585">
    <w:pPr>
      <w:pStyle w:val="Footer"/>
      <w:framePr w:wrap="around" w:vAnchor="text" w:hAnchor="text" w:y="1"/>
      <w:rPr>
        <w:rStyle w:val="PageNumber"/>
      </w:rPr>
    </w:pPr>
    <w:r>
      <w:rPr>
        <w:rStyle w:val="PageNumber"/>
      </w:rPr>
      <w:fldChar w:fldCharType="begin"/>
    </w:r>
    <w:r w:rsidR="00094B9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94B92" w:rsidRDefault="00094B92" w:rsidP="00004585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0" w:type="auto"/>
      <w:jc w:val="center"/>
      <w:tblLook w:val="04A0" w:firstRow="1" w:lastRow="0" w:firstColumn="1" w:lastColumn="0" w:noHBand="0" w:noVBand="1"/>
    </w:tblPr>
    <w:tblGrid>
      <w:gridCol w:w="3285"/>
      <w:gridCol w:w="3285"/>
      <w:gridCol w:w="3285"/>
    </w:tblGrid>
    <w:tr w:rsidR="00563DCC" w:rsidRPr="0051583E" w:rsidTr="000B2201">
      <w:trPr>
        <w:trHeight w:val="708"/>
        <w:jc w:val="center"/>
      </w:trPr>
      <w:tc>
        <w:tcPr>
          <w:tcW w:w="3285" w:type="dxa"/>
          <w:vAlign w:val="center"/>
        </w:tcPr>
        <w:p w:rsidR="00563DCC" w:rsidRPr="0051583E" w:rsidRDefault="00563DCC" w:rsidP="00563DCC">
          <w:pPr>
            <w:tabs>
              <w:tab w:val="right" w:pos="8306"/>
            </w:tabs>
            <w:bidi/>
            <w:jc w:val="center"/>
            <w:rPr>
              <w:rFonts w:ascii="IPT Titr" w:hAnsi="IPT Titr" w:cs="B Titr"/>
              <w:sz w:val="18"/>
              <w:szCs w:val="18"/>
            </w:rPr>
          </w:pPr>
          <w:r w:rsidRPr="0051583E">
            <w:rPr>
              <w:rFonts w:ascii="IPT Titr" w:hAnsi="IPT Titr" w:cs="B Titr" w:hint="cs"/>
              <w:sz w:val="18"/>
              <w:szCs w:val="18"/>
              <w:rtl/>
            </w:rPr>
            <w:t>نماینده کارفرما</w:t>
          </w:r>
        </w:p>
        <w:p w:rsidR="00563DCC" w:rsidRPr="0051583E" w:rsidRDefault="00563DCC" w:rsidP="00563DCC">
          <w:pPr>
            <w:tabs>
              <w:tab w:val="right" w:pos="8306"/>
            </w:tabs>
            <w:bidi/>
            <w:jc w:val="center"/>
            <w:rPr>
              <w:rFonts w:cs="B Nazanin"/>
              <w:b/>
              <w:bCs w:val="0"/>
              <w:sz w:val="18"/>
              <w:szCs w:val="18"/>
              <w:rtl/>
            </w:rPr>
          </w:pPr>
          <w:r w:rsidRPr="0051583E">
            <w:rPr>
              <w:rFonts w:ascii="IPT Titr" w:hAnsi="IPT Titr" w:cs="B Titr" w:hint="cs"/>
              <w:sz w:val="18"/>
              <w:szCs w:val="18"/>
              <w:rtl/>
            </w:rPr>
            <w:t>تایید و محل امضا</w:t>
          </w:r>
        </w:p>
      </w:tc>
      <w:tc>
        <w:tcPr>
          <w:tcW w:w="3285" w:type="dxa"/>
        </w:tcPr>
        <w:p w:rsidR="00563DCC" w:rsidRPr="0051583E" w:rsidRDefault="00563DCC" w:rsidP="00563DCC">
          <w:pPr>
            <w:tabs>
              <w:tab w:val="center" w:pos="1534"/>
              <w:tab w:val="right" w:pos="3069"/>
              <w:tab w:val="right" w:pos="8306"/>
            </w:tabs>
            <w:bidi/>
            <w:rPr>
              <w:rFonts w:cs="B Nazanin"/>
              <w:b/>
              <w:bCs w:val="0"/>
              <w:sz w:val="18"/>
              <w:szCs w:val="18"/>
              <w:rtl/>
            </w:rPr>
          </w:pPr>
          <w:r>
            <w:rPr>
              <w:rFonts w:ascii="IPT Titr" w:hAnsi="IPT Titr" w:cs="B Titr"/>
              <w:sz w:val="18"/>
              <w:szCs w:val="18"/>
              <w:rtl/>
            </w:rPr>
            <w:tab/>
          </w:r>
          <w:r w:rsidRPr="0051583E">
            <w:rPr>
              <w:rFonts w:ascii="IPT Titr" w:hAnsi="IPT Titr" w:cs="B Titr" w:hint="cs"/>
              <w:sz w:val="18"/>
              <w:szCs w:val="18"/>
              <w:rtl/>
            </w:rPr>
            <w:t xml:space="preserve">شماره صفحه </w:t>
          </w:r>
          <w:r w:rsidRPr="0051583E">
            <w:rPr>
              <w:rFonts w:ascii="IPT Titr" w:hAnsi="IPT Titr" w:cs="B Titr" w:hint="cs"/>
              <w:color w:val="A6A6A6"/>
              <w:sz w:val="18"/>
              <w:szCs w:val="18"/>
              <w:rtl/>
            </w:rPr>
            <w:t>....</w:t>
          </w:r>
          <w:r>
            <w:rPr>
              <w:rFonts w:ascii="IPT Titr" w:hAnsi="IPT Titr" w:cs="B Titr"/>
              <w:color w:val="A6A6A6"/>
              <w:sz w:val="18"/>
              <w:szCs w:val="18"/>
              <w:rtl/>
            </w:rPr>
            <w:tab/>
          </w:r>
        </w:p>
      </w:tc>
      <w:tc>
        <w:tcPr>
          <w:tcW w:w="3285" w:type="dxa"/>
          <w:vAlign w:val="center"/>
        </w:tcPr>
        <w:p w:rsidR="00563DCC" w:rsidRPr="0051583E" w:rsidRDefault="00563DCC" w:rsidP="00563DCC">
          <w:pPr>
            <w:tabs>
              <w:tab w:val="center" w:pos="4153"/>
              <w:tab w:val="right" w:pos="8306"/>
            </w:tabs>
            <w:bidi/>
            <w:jc w:val="center"/>
            <w:rPr>
              <w:rFonts w:ascii="IPT Titr" w:hAnsi="IPT Titr" w:cs="B Titr"/>
              <w:sz w:val="18"/>
              <w:szCs w:val="18"/>
            </w:rPr>
          </w:pPr>
          <w:r w:rsidRPr="0051583E">
            <w:rPr>
              <w:rFonts w:ascii="IPT Titr" w:hAnsi="IPT Titr" w:cs="B Titr" w:hint="cs"/>
              <w:sz w:val="18"/>
              <w:szCs w:val="18"/>
              <w:rtl/>
            </w:rPr>
            <w:t>قرائت شد مورد قبول است</w:t>
          </w:r>
        </w:p>
        <w:p w:rsidR="00563DCC" w:rsidRPr="0051583E" w:rsidRDefault="00563DCC" w:rsidP="00563DCC">
          <w:pPr>
            <w:tabs>
              <w:tab w:val="center" w:pos="4153"/>
              <w:tab w:val="right" w:pos="8306"/>
            </w:tabs>
            <w:bidi/>
            <w:jc w:val="center"/>
            <w:rPr>
              <w:rFonts w:cs="B Nazanin"/>
              <w:b/>
              <w:bCs w:val="0"/>
              <w:sz w:val="18"/>
              <w:szCs w:val="18"/>
              <w:rtl/>
            </w:rPr>
          </w:pPr>
          <w:r w:rsidRPr="0051583E">
            <w:rPr>
              <w:rFonts w:ascii="IPT Titr" w:hAnsi="IPT Titr" w:cs="B Titr" w:hint="cs"/>
              <w:sz w:val="18"/>
              <w:szCs w:val="18"/>
              <w:rtl/>
            </w:rPr>
            <w:t>محل مهر و امضای شرکت</w:t>
          </w:r>
        </w:p>
      </w:tc>
    </w:tr>
  </w:tbl>
  <w:p w:rsidR="00563DCC" w:rsidRPr="00235476" w:rsidRDefault="00563DCC" w:rsidP="00563DCC">
    <w:pPr>
      <w:pStyle w:val="Footer"/>
      <w:bidi/>
      <w:ind w:left="-1152" w:right="-1134"/>
      <w:jc w:val="center"/>
      <w:rPr>
        <w:rFonts w:ascii="IranNastaliq" w:hAnsi="IranNastaliq" w:cs="IranNastaliq"/>
        <w:szCs w:val="24"/>
      </w:rPr>
    </w:pPr>
    <w:r w:rsidRPr="000A2410">
      <w:rPr>
        <w:rFonts w:ascii="IranNastaliq" w:hAnsi="IranNastaliq" w:cs="IranNastaliq" w:hint="cs"/>
        <w:szCs w:val="24"/>
        <w:rtl/>
      </w:rPr>
      <w:t xml:space="preserve">آدرس </w:t>
    </w:r>
    <w:r w:rsidRPr="000A2410">
      <w:rPr>
        <w:rFonts w:ascii="IranNastaliq" w:hAnsi="IranNastaliq" w:cs="IranNastaliq"/>
        <w:szCs w:val="24"/>
        <w:rtl/>
      </w:rPr>
      <w:t>–</w:t>
    </w:r>
    <w:r w:rsidRPr="000A2410">
      <w:rPr>
        <w:rFonts w:ascii="IranNastaliq" w:hAnsi="IranNastaliq" w:cs="IranNastaliq" w:hint="cs"/>
        <w:szCs w:val="24"/>
        <w:rtl/>
      </w:rPr>
      <w:t xml:space="preserve">  تهران   - خیابان ولیعصر- بالاتر از میرداماد- خیابان رشید یاسمی- مرکز آموزشی و درمانی شهید مطهری   (سوانح سوختگی)               تلفن      36-88770031       فکس       88770048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3DCC" w:rsidRDefault="00563D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654D" w:rsidRDefault="00B2654D" w:rsidP="00E1460D">
      <w:r>
        <w:separator/>
      </w:r>
    </w:p>
  </w:footnote>
  <w:footnote w:type="continuationSeparator" w:id="0">
    <w:p w:rsidR="00B2654D" w:rsidRDefault="00B2654D" w:rsidP="00E146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3DCC" w:rsidRDefault="00563D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2773" w:rsidRDefault="005A7DCB" w:rsidP="00374C23">
    <w:pPr>
      <w:pStyle w:val="Header"/>
      <w:tabs>
        <w:tab w:val="clear" w:pos="4153"/>
        <w:tab w:val="clear" w:pos="8306"/>
        <w:tab w:val="left" w:pos="6159"/>
      </w:tabs>
    </w:pPr>
    <w:r>
      <w:rPr>
        <w:noProof/>
        <w:lang w:bidi="ar-SA"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-403225</wp:posOffset>
              </wp:positionH>
              <wp:positionV relativeFrom="paragraph">
                <wp:posOffset>-325120</wp:posOffset>
              </wp:positionV>
              <wp:extent cx="6917690" cy="8454390"/>
              <wp:effectExtent l="0" t="0" r="0" b="0"/>
              <wp:wrapNone/>
              <wp:docPr id="4" name="Group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8454390"/>
                        <a:chOff x="354" y="91"/>
                        <a:chExt cx="10894" cy="13314"/>
                      </a:xfrm>
                    </wpg:grpSpPr>
                    <wpg:grpSp>
                      <wpg:cNvPr id="5" name="Group 11"/>
                      <wpg:cNvGrpSpPr>
                        <a:grpSpLocks/>
                      </wpg:cNvGrpSpPr>
                      <wpg:grpSpPr bwMode="auto">
                        <a:xfrm>
                          <a:off x="354" y="91"/>
                          <a:ext cx="10894" cy="1617"/>
                          <a:chOff x="681" y="228"/>
                          <a:chExt cx="10894" cy="1617"/>
                        </a:xfrm>
                      </wpg:grpSpPr>
                      <pic:pic xmlns:pic="http://schemas.openxmlformats.org/drawingml/2006/picture">
                        <pic:nvPicPr>
                          <pic:cNvPr id="6" name="Picture 0" descr="110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0285" b="584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692" y="228"/>
                            <a:ext cx="1883" cy="153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7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681" y="228"/>
                            <a:ext cx="2666" cy="16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B2478" w:rsidRDefault="00BB2478" w:rsidP="00E15E27">
                              <w:pPr>
                                <w:bidi/>
                                <w:jc w:val="lowKashida"/>
                                <w:rPr>
                                  <w:rFonts w:cs="B Mitra"/>
                                  <w:color w:val="943634"/>
                                  <w:rtl/>
                                </w:rPr>
                              </w:pPr>
                            </w:p>
                            <w:p w:rsidR="00E15E27" w:rsidRDefault="00BB2478" w:rsidP="00BB2478">
                              <w:pPr>
                                <w:bidi/>
                                <w:jc w:val="lowKashida"/>
                                <w:rPr>
                                  <w:rFonts w:cs="B Mitra"/>
                                  <w:color w:val="943634"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 xml:space="preserve">                 </w:t>
                              </w:r>
                              <w:r w:rsidR="00E15E27"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تاريخ : ....................</w:t>
                              </w:r>
                            </w:p>
                            <w:p w:rsidR="00E15E27" w:rsidRDefault="00BB2478" w:rsidP="00E15E27">
                              <w:pPr>
                                <w:bidi/>
                                <w:jc w:val="lowKashida"/>
                                <w:rPr>
                                  <w:rFonts w:cs="B Mitra"/>
                                  <w:color w:val="943634"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 xml:space="preserve">                 </w:t>
                              </w:r>
                              <w:r w:rsidR="00E15E27"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شماره : ....................</w:t>
                              </w:r>
                            </w:p>
                            <w:p w:rsidR="00E15E27" w:rsidRDefault="00BB2478" w:rsidP="00E15E27">
                              <w:pPr>
                                <w:bidi/>
                                <w:jc w:val="lowKashida"/>
                                <w:rPr>
                                  <w:rFonts w:cs="B Mitra"/>
                                  <w:color w:val="943634"/>
                                  <w:rtl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 xml:space="preserve">                 </w:t>
                              </w:r>
                              <w:r w:rsidR="00E15E27"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پيوست : ..................</w:t>
                              </w:r>
                            </w:p>
                            <w:p w:rsidR="00E15E27" w:rsidRPr="00D95359" w:rsidRDefault="00E15E27" w:rsidP="00E15E27">
                              <w:pPr>
                                <w:bidi/>
                                <w:jc w:val="lowKashida"/>
                                <w:rPr>
                                  <w:rFonts w:cs="B Mitra"/>
                                  <w:color w:val="943634"/>
                                  <w:sz w:val="14"/>
                                  <w:szCs w:val="14"/>
                                  <w:rtl/>
                                </w:rPr>
                              </w:pPr>
                            </w:p>
                            <w:p w:rsidR="00E15E27" w:rsidRDefault="00E15E27" w:rsidP="00E15E27">
                              <w:pPr>
                                <w:bidi/>
                                <w:jc w:val="lowKashida"/>
                                <w:rPr>
                                  <w:rFonts w:cs="B Mitra"/>
                                  <w:color w:val="943634"/>
                                  <w:sz w:val="20"/>
                                </w:rPr>
                              </w:pPr>
                            </w:p>
                            <w:p w:rsidR="00BB2478" w:rsidRPr="005F7222" w:rsidRDefault="00BB2478" w:rsidP="00BB2478">
                              <w:pPr>
                                <w:bidi/>
                                <w:jc w:val="lowKashida"/>
                                <w:rPr>
                                  <w:rFonts w:cs="B Mitra"/>
                                  <w:color w:val="943634"/>
                                  <w:sz w:val="20"/>
                                  <w:rtl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pic:pic xmlns:pic="http://schemas.openxmlformats.org/drawingml/2006/picture">
                      <pic:nvPicPr>
                        <pic:cNvPr id="8" name="Picture 2" descr="N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lum bright="92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047" y="4272"/>
                          <a:ext cx="6707" cy="913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9" name="WordArt 15"/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1071" y="6472"/>
                          <a:ext cx="9794" cy="2734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A7DCB" w:rsidRDefault="005A7DCB" w:rsidP="005A7DCB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 w:rsidRPr="005A7DCB">
                              <w:rPr>
                                <w:rFonts w:cs="B Titr" w:hint="cs"/>
                                <w:color w:val="F9EDED"/>
                                <w:sz w:val="48"/>
                                <w:szCs w:val="48"/>
                                <w:rtl/>
                                <w:lang w:bidi="fa-IR"/>
                                <w14:shadow w14:blurRad="0" w14:dist="35941" w14:dir="2700000" w14:sx="100000" w14:sy="100000" w14:kx="0" w14:ky="0" w14:algn="ctr">
                                  <w14:srgbClr w14:val="F2DBDB">
                                    <w14:alpha w14:val="20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9EDED"/>
                                      </w14:gs>
                                      <w14:gs w14:pos="100000">
                                        <w14:srgbClr w14:val="FFFFFF">
                                          <w14:tint w14:val="0"/>
                                        </w14:srgbClr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</w:rPr>
                              <w:t>معاونت توسعه مديريت ومنابع</w:t>
                            </w:r>
                          </w:p>
                          <w:p w:rsidR="005A7DCB" w:rsidRDefault="005A7DCB" w:rsidP="005A7DCB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 w:rsidRPr="005A7DCB">
                              <w:rPr>
                                <w:rFonts w:cs="B Titr" w:hint="cs"/>
                                <w:color w:val="F9EDED"/>
                                <w:sz w:val="48"/>
                                <w:szCs w:val="48"/>
                                <w:rtl/>
                                <w:lang w:bidi="fa-IR"/>
                                <w14:shadow w14:blurRad="0" w14:dist="35941" w14:dir="2700000" w14:sx="100000" w14:sy="100000" w14:kx="0" w14:ky="0" w14:algn="ctr">
                                  <w14:srgbClr w14:val="F2DBDB">
                                    <w14:alpha w14:val="20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9EDED"/>
                                      </w14:gs>
                                      <w14:gs w14:pos="100000">
                                        <w14:srgbClr w14:val="FFFFFF">
                                          <w14:tint w14:val="0"/>
                                        </w14:srgbClr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</w:rPr>
                              <w:t xml:space="preserve">گروه برون سپاری و هیأت عالی نظارت </w:t>
                            </w:r>
                          </w:p>
                          <w:p w:rsidR="005A7DCB" w:rsidRDefault="005A7DCB" w:rsidP="005A7DCB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 w:rsidRPr="005A7DCB">
                              <w:rPr>
                                <w:rFonts w:cs="B Titr" w:hint="cs"/>
                                <w:color w:val="F9EDED"/>
                                <w:sz w:val="48"/>
                                <w:szCs w:val="48"/>
                                <w:rtl/>
                                <w:lang w:bidi="fa-IR"/>
                                <w14:shadow w14:blurRad="0" w14:dist="35941" w14:dir="2700000" w14:sx="100000" w14:sy="100000" w14:kx="0" w14:ky="0" w14:algn="ctr">
                                  <w14:srgbClr w14:val="F2DBDB">
                                    <w14:alpha w14:val="20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9EDED"/>
                                      </w14:gs>
                                      <w14:gs w14:pos="100000">
                                        <w14:srgbClr w14:val="FFFFFF">
                                          <w14:tint w14:val="0"/>
                                        </w14:srgbClr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</w:rPr>
                              <w:t>دانشگاه علوم پزشكي ايران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group id="Group 10" o:spid="_x0000_s1026" style="position:absolute;margin-left:-31.75pt;margin-top:-25.6pt;width:544.7pt;height:665.7pt;z-index:251657728" coordorigin="354,91" coordsize="10894,1331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">
              <v:group id="Group 11" o:spid="_x0000_s1027" style="position:absolute;left:354;top:91;width:10894;height:1617" coordorigin="681,228" coordsize="10894,16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0" o:spid="_x0000_s1028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">
                  <v:imagedata r:id="rId3" o:title="110" cropbottom="38320f" cropright="46062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" o:spid="_x0000_s1029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" filled="f" stroked="f" strokecolor="white">
                  <v:textbox>
                    <w:txbxContent>
                      <w:p w:rsidR="00BB2478" w:rsidRDefault="00BB2478" w:rsidP="00E15E27">
                        <w:pPr>
                          <w:bidi/>
                          <w:jc w:val="lowKashida"/>
                          <w:rPr>
                            <w:rFonts w:cs="B Mitra"/>
                            <w:color w:val="943634"/>
                            <w:rtl/>
                          </w:rPr>
                        </w:pPr>
                      </w:p>
                      <w:p w:rsidR="00E15E27" w:rsidRDefault="00BB2478" w:rsidP="00BB2478">
                        <w:pPr>
                          <w:bidi/>
                          <w:jc w:val="lowKashida"/>
                          <w:rPr>
                            <w:rFonts w:cs="B Mitra"/>
                            <w:color w:val="943634"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 xml:space="preserve">                 </w:t>
                        </w:r>
                        <w:r w:rsidR="00E15E27">
                          <w:rPr>
                            <w:rFonts w:cs="B Mitra" w:hint="cs"/>
                            <w:color w:val="943634"/>
                            <w:rtl/>
                          </w:rPr>
                          <w:t>تاريخ : ....................</w:t>
                        </w:r>
                      </w:p>
                      <w:p w:rsidR="00E15E27" w:rsidRDefault="00BB2478" w:rsidP="00E15E27">
                        <w:pPr>
                          <w:bidi/>
                          <w:jc w:val="lowKashida"/>
                          <w:rPr>
                            <w:rFonts w:cs="B Mitra"/>
                            <w:color w:val="943634"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 xml:space="preserve">                 </w:t>
                        </w:r>
                        <w:r w:rsidR="00E15E27">
                          <w:rPr>
                            <w:rFonts w:cs="B Mitra" w:hint="cs"/>
                            <w:color w:val="943634"/>
                            <w:rtl/>
                          </w:rPr>
                          <w:t>شماره : ....................</w:t>
                        </w:r>
                      </w:p>
                      <w:p w:rsidR="00E15E27" w:rsidRDefault="00BB2478" w:rsidP="00E15E27">
                        <w:pPr>
                          <w:bidi/>
                          <w:jc w:val="lowKashida"/>
                          <w:rPr>
                            <w:rFonts w:cs="B Mitra"/>
                            <w:color w:val="943634"/>
                            <w:rtl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 xml:space="preserve">                 </w:t>
                        </w:r>
                        <w:r w:rsidR="00E15E27">
                          <w:rPr>
                            <w:rFonts w:cs="B Mitra" w:hint="cs"/>
                            <w:color w:val="943634"/>
                            <w:rtl/>
                          </w:rPr>
                          <w:t>پيوست : ..................</w:t>
                        </w:r>
                      </w:p>
                      <w:p w:rsidR="00E15E27" w:rsidRPr="00D95359" w:rsidRDefault="00E15E27" w:rsidP="00E15E27">
                        <w:pPr>
                          <w:bidi/>
                          <w:jc w:val="lowKashida"/>
                          <w:rPr>
                            <w:rFonts w:cs="B Mitra"/>
                            <w:color w:val="943634"/>
                            <w:sz w:val="14"/>
                            <w:szCs w:val="14"/>
                            <w:rtl/>
                          </w:rPr>
                        </w:pPr>
                      </w:p>
                      <w:p w:rsidR="00E15E27" w:rsidRDefault="00E15E27" w:rsidP="00E15E27">
                        <w:pPr>
                          <w:bidi/>
                          <w:jc w:val="lowKashida"/>
                          <w:rPr>
                            <w:rFonts w:cs="B Mitra"/>
                            <w:color w:val="943634"/>
                            <w:sz w:val="20"/>
                          </w:rPr>
                        </w:pPr>
                      </w:p>
                      <w:p w:rsidR="00BB2478" w:rsidRPr="005F7222" w:rsidRDefault="00BB2478" w:rsidP="00BB2478">
                        <w:pPr>
                          <w:bidi/>
                          <w:jc w:val="lowKashida"/>
                          <w:rPr>
                            <w:rFonts w:cs="B Mitra"/>
                            <w:color w:val="943634"/>
                            <w:sz w:val="20"/>
                            <w:rtl/>
                          </w:rPr>
                        </w:pPr>
                      </w:p>
                    </w:txbxContent>
                  </v:textbox>
                </v:shape>
              </v:group>
              <v:shape id="Picture 2" o:spid="_x0000_s1030" type="#_x0000_t75" alt="N3" style="position:absolute;left:3047;top:4272;width:6707;height:91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">
                <v:imagedata r:id="rId4" o:title="N3" blacklevel="30147f"/>
              </v:shape>
              <v:shape id="WordArt 15" o:spid="_x0000_s1031" type="#_x0000_t202" style="position:absolute;left:1071;top:6472;width:9794;height:27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" filled="f" stroked="f">
                <v:stroke joinstyle="round"/>
                <o:lock v:ext="edit" shapetype="t"/>
                <v:textbox style="mso-fit-shape-to-text:t">
                  <w:txbxContent>
                    <w:p w:rsidR="005A7DCB" w:rsidRDefault="005A7DCB" w:rsidP="005A7DCB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</w:pPr>
                      <w:r w:rsidRPr="005A7DCB">
                        <w:rPr>
                          <w:rFonts w:cs="B Titr" w:hint="cs"/>
                          <w:color w:val="F9EDED"/>
                          <w:sz w:val="48"/>
                          <w:szCs w:val="48"/>
                          <w:rtl/>
                          <w:lang w:bidi="fa-IR"/>
                          <w14:shadow w14:blurRad="0" w14:dist="35941" w14:dir="2700000" w14:sx="100000" w14:sy="100000" w14:kx="0" w14:ky="0" w14:algn="ctr">
                            <w14:srgbClr w14:val="F2DBDB">
                              <w14:alpha w14:val="20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9EDED"/>
                                </w14:gs>
                                <w14:gs w14:pos="100000">
                                  <w14:srgbClr w14:val="FFFFFF">
                                    <w14:tint w14:val="0"/>
                                  </w14:srgbClr>
                                </w14:gs>
                              </w14:gsLst>
                              <w14:lin w14:ang="5400000" w14:scaled="1"/>
                            </w14:gradFill>
                          </w14:textFill>
                        </w:rPr>
                        <w:t>معاونت توسعه مديريت ومنابع</w:t>
                      </w:r>
                    </w:p>
                    <w:p w:rsidR="005A7DCB" w:rsidRDefault="005A7DCB" w:rsidP="005A7DCB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</w:pPr>
                      <w:r w:rsidRPr="005A7DCB">
                        <w:rPr>
                          <w:rFonts w:cs="B Titr" w:hint="cs"/>
                          <w:color w:val="F9EDED"/>
                          <w:sz w:val="48"/>
                          <w:szCs w:val="48"/>
                          <w:rtl/>
                          <w:lang w:bidi="fa-IR"/>
                          <w14:shadow w14:blurRad="0" w14:dist="35941" w14:dir="2700000" w14:sx="100000" w14:sy="100000" w14:kx="0" w14:ky="0" w14:algn="ctr">
                            <w14:srgbClr w14:val="F2DBDB">
                              <w14:alpha w14:val="20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9EDED"/>
                                </w14:gs>
                                <w14:gs w14:pos="100000">
                                  <w14:srgbClr w14:val="FFFFFF">
                                    <w14:tint w14:val="0"/>
                                  </w14:srgbClr>
                                </w14:gs>
                              </w14:gsLst>
                              <w14:lin w14:ang="5400000" w14:scaled="1"/>
                            </w14:gradFill>
                          </w14:textFill>
                        </w:rPr>
                        <w:t xml:space="preserve">گروه برون سپاری و هیأت عالی نظارت </w:t>
                      </w:r>
                    </w:p>
                    <w:p w:rsidR="005A7DCB" w:rsidRDefault="005A7DCB" w:rsidP="005A7DCB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</w:pPr>
                      <w:r w:rsidRPr="005A7DCB">
                        <w:rPr>
                          <w:rFonts w:cs="B Titr" w:hint="cs"/>
                          <w:color w:val="F9EDED"/>
                          <w:sz w:val="48"/>
                          <w:szCs w:val="48"/>
                          <w:rtl/>
                          <w:lang w:bidi="fa-IR"/>
                          <w14:shadow w14:blurRad="0" w14:dist="35941" w14:dir="2700000" w14:sx="100000" w14:sy="100000" w14:kx="0" w14:ky="0" w14:algn="ctr">
                            <w14:srgbClr w14:val="F2DBDB">
                              <w14:alpha w14:val="20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9EDED"/>
                                </w14:gs>
                                <w14:gs w14:pos="100000">
                                  <w14:srgbClr w14:val="FFFFFF">
                                    <w14:tint w14:val="0"/>
                                  </w14:srgbClr>
                                </w14:gs>
                              </w14:gsLst>
                              <w14:lin w14:ang="5400000" w14:scaled="1"/>
                            </w14:gradFill>
                          </w14:textFill>
                        </w:rPr>
                        <w:t>دانشگاه علوم پزشكي ايران</w:t>
                      </w:r>
                    </w:p>
                  </w:txbxContent>
                </v:textbox>
              </v:shape>
            </v:group>
          </w:pict>
        </mc:Fallback>
      </mc:AlternateContent>
    </w:r>
    <w:r w:rsidR="00374C23">
      <w:tab/>
    </w:r>
  </w:p>
  <w:p w:rsidR="00374C23" w:rsidRDefault="00374C23" w:rsidP="00374C23">
    <w:pPr>
      <w:pStyle w:val="Header"/>
      <w:tabs>
        <w:tab w:val="clear" w:pos="4153"/>
        <w:tab w:val="clear" w:pos="8306"/>
        <w:tab w:val="left" w:pos="6159"/>
      </w:tabs>
    </w:pPr>
  </w:p>
  <w:p w:rsidR="00374C23" w:rsidRDefault="00374C23" w:rsidP="00374C23">
    <w:pPr>
      <w:pStyle w:val="Header"/>
      <w:tabs>
        <w:tab w:val="clear" w:pos="4153"/>
        <w:tab w:val="clear" w:pos="8306"/>
        <w:tab w:val="left" w:pos="6159"/>
      </w:tabs>
    </w:pPr>
  </w:p>
  <w:p w:rsidR="00BB2478" w:rsidRDefault="00BB2478" w:rsidP="00374C23">
    <w:pPr>
      <w:pStyle w:val="Header"/>
      <w:tabs>
        <w:tab w:val="clear" w:pos="4153"/>
        <w:tab w:val="clear" w:pos="8306"/>
        <w:tab w:val="left" w:pos="6159"/>
      </w:tabs>
    </w:pPr>
  </w:p>
  <w:p w:rsidR="00BB2478" w:rsidRDefault="000D0F82" w:rsidP="000D0F82">
    <w:pPr>
      <w:pStyle w:val="Header"/>
      <w:tabs>
        <w:tab w:val="clear" w:pos="4153"/>
        <w:tab w:val="clear" w:pos="8306"/>
        <w:tab w:val="left" w:pos="6159"/>
      </w:tabs>
      <w:jc w:val="right"/>
    </w:pPr>
    <w:r>
      <w:rPr>
        <w:rFonts w:ascii="IranNastaliq" w:hAnsi="IranNastaliq" w:cs="IranNastaliq"/>
        <w:b/>
        <w:bCs w:val="0"/>
        <w:sz w:val="20"/>
        <w:rtl/>
      </w:rPr>
      <w:t>مرکز آموزشی درمانی شهید مطهری</w:t>
    </w:r>
    <w:r w:rsidR="005A7DCB">
      <w:rPr>
        <w:rFonts w:cs="Times New Roman"/>
        <w:b/>
        <w:noProof/>
        <w:szCs w:val="24"/>
        <w:lang w:bidi="ar-SA"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66675</wp:posOffset>
              </wp:positionH>
              <wp:positionV relativeFrom="paragraph">
                <wp:posOffset>2466340</wp:posOffset>
              </wp:positionV>
              <wp:extent cx="6219190" cy="5799455"/>
              <wp:effectExtent l="0" t="0" r="0" b="0"/>
              <wp:wrapNone/>
              <wp:docPr id="1" name="Group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19190" cy="5799455"/>
                        <a:chOff x="1083" y="4324"/>
                        <a:chExt cx="9794" cy="9133"/>
                      </a:xfrm>
                    </wpg:grpSpPr>
                    <pic:pic xmlns:pic="http://schemas.openxmlformats.org/drawingml/2006/picture">
                      <pic:nvPicPr>
                        <pic:cNvPr id="2" name="Picture 2" descr="N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lum bright="9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067" y="4324"/>
                          <a:ext cx="6707" cy="913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" name="WordArt 19"/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1083" y="5621"/>
                          <a:ext cx="9794" cy="2734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A7DCB" w:rsidRDefault="005A7DCB" w:rsidP="005A7DCB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 w:rsidRPr="005A7DCB">
                              <w:rPr>
                                <w:rFonts w:cs="B Titr" w:hint="cs"/>
                                <w:color w:val="FCF6F6"/>
                                <w:sz w:val="48"/>
                                <w:szCs w:val="48"/>
                                <w:rtl/>
                                <w:lang w:bidi="fa-IR"/>
                                <w14:shadow w14:blurRad="0" w14:dist="35941" w14:dir="2700000" w14:sx="100000" w14:sy="100000" w14:kx="0" w14:ky="0" w14:algn="ctr">
                                  <w14:srgbClr w14:val="F2DBDB">
                                    <w14:alpha w14:val="20000"/>
                                  </w14:srgbClr>
                                </w14:shadow>
                              </w:rPr>
                              <w:t>معاونت توسعه مديريت و منابع</w:t>
                            </w:r>
                          </w:p>
                          <w:p w:rsidR="005A7DCB" w:rsidRDefault="005A7DCB" w:rsidP="005A7DCB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 w:rsidRPr="005A7DCB">
                              <w:rPr>
                                <w:rFonts w:cs="B Titr" w:hint="cs"/>
                                <w:color w:val="FCF6F6"/>
                                <w:sz w:val="48"/>
                                <w:szCs w:val="48"/>
                                <w:rtl/>
                                <w:lang w:bidi="fa-IR"/>
                                <w14:shadow w14:blurRad="0" w14:dist="35941" w14:dir="2700000" w14:sx="100000" w14:sy="100000" w14:kx="0" w14:ky="0" w14:algn="ctr">
                                  <w14:srgbClr w14:val="F2DBDB">
                                    <w14:alpha w14:val="20000"/>
                                  </w14:srgbClr>
                                </w14:shadow>
                              </w:rPr>
                              <w:t xml:space="preserve">گروه برونسپاری و هیات عالی نظارت </w:t>
                            </w:r>
                          </w:p>
                          <w:p w:rsidR="005A7DCB" w:rsidRDefault="005A7DCB" w:rsidP="005A7DCB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 w:rsidRPr="005A7DCB">
                              <w:rPr>
                                <w:rFonts w:cs="B Titr" w:hint="cs"/>
                                <w:color w:val="FCF6F6"/>
                                <w:sz w:val="48"/>
                                <w:szCs w:val="48"/>
                                <w:rtl/>
                                <w:lang w:bidi="fa-IR"/>
                                <w14:shadow w14:blurRad="0" w14:dist="35941" w14:dir="2700000" w14:sx="100000" w14:sy="100000" w14:kx="0" w14:ky="0" w14:algn="ctr">
                                  <w14:srgbClr w14:val="F2DBDB">
                                    <w14:alpha w14:val="20000"/>
                                  </w14:srgbClr>
                                </w14:shadow>
                              </w:rPr>
                              <w:t>دانشگاه علوم پزشكي ايران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group id="Group 17" o:spid="_x0000_s1032" style="position:absolute;left:0;text-align:left;margin-left:5.25pt;margin-top:194.2pt;width:489.7pt;height:456.65pt;z-index:251658240" coordorigin="1083,4324" coordsize="9794,913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">
              <v:shape id="Picture 2" o:spid="_x0000_s1033" type="#_x0000_t75" alt="N3" style="position:absolute;left:3067;top:4324;width:6707;height:91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">
                <v:imagedata r:id="rId4" o:title="N3" blacklevel="29491f"/>
              </v:shape>
              <v:shape id="WordArt 19" o:spid="_x0000_s1034" type="#_x0000_t202" style="position:absolute;left:1083;top:5621;width:9794;height:27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" filled="f" stroked="f">
                <v:stroke joinstyle="round"/>
                <o:lock v:ext="edit" shapetype="t"/>
                <v:textbox style="mso-fit-shape-to-text:t">
                  <w:txbxContent>
                    <w:p w:rsidR="005A7DCB" w:rsidRDefault="005A7DCB" w:rsidP="005A7DCB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</w:pPr>
                      <w:r w:rsidRPr="005A7DCB">
                        <w:rPr>
                          <w:rFonts w:cs="B Titr" w:hint="cs"/>
                          <w:color w:val="FCF6F6"/>
                          <w:sz w:val="48"/>
                          <w:szCs w:val="48"/>
                          <w:rtl/>
                          <w:lang w:bidi="fa-IR"/>
                          <w14:shadow w14:blurRad="0" w14:dist="35941" w14:dir="2700000" w14:sx="100000" w14:sy="100000" w14:kx="0" w14:ky="0" w14:algn="ctr">
                            <w14:srgbClr w14:val="F2DBDB">
                              <w14:alpha w14:val="20000"/>
                            </w14:srgbClr>
                          </w14:shadow>
                        </w:rPr>
                        <w:t>معاونت توسعه مديريت و منابع</w:t>
                      </w:r>
                    </w:p>
                    <w:p w:rsidR="005A7DCB" w:rsidRDefault="005A7DCB" w:rsidP="005A7DCB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</w:pPr>
                      <w:r w:rsidRPr="005A7DCB">
                        <w:rPr>
                          <w:rFonts w:cs="B Titr" w:hint="cs"/>
                          <w:color w:val="FCF6F6"/>
                          <w:sz w:val="48"/>
                          <w:szCs w:val="48"/>
                          <w:rtl/>
                          <w:lang w:bidi="fa-IR"/>
                          <w14:shadow w14:blurRad="0" w14:dist="35941" w14:dir="2700000" w14:sx="100000" w14:sy="100000" w14:kx="0" w14:ky="0" w14:algn="ctr">
                            <w14:srgbClr w14:val="F2DBDB">
                              <w14:alpha w14:val="20000"/>
                            </w14:srgbClr>
                          </w14:shadow>
                        </w:rPr>
                        <w:t xml:space="preserve">گروه برونسپاری و هیات عالی نظارت </w:t>
                      </w:r>
                    </w:p>
                    <w:p w:rsidR="005A7DCB" w:rsidRDefault="005A7DCB" w:rsidP="005A7DCB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</w:pPr>
                      <w:r w:rsidRPr="005A7DCB">
                        <w:rPr>
                          <w:rFonts w:cs="B Titr" w:hint="cs"/>
                          <w:color w:val="FCF6F6"/>
                          <w:sz w:val="48"/>
                          <w:szCs w:val="48"/>
                          <w:rtl/>
                          <w:lang w:bidi="fa-IR"/>
                          <w14:shadow w14:blurRad="0" w14:dist="35941" w14:dir="2700000" w14:sx="100000" w14:sy="100000" w14:kx="0" w14:ky="0" w14:algn="ctr">
                            <w14:srgbClr w14:val="F2DBDB">
                              <w14:alpha w14:val="20000"/>
                            </w14:srgbClr>
                          </w14:shadow>
                        </w:rPr>
                        <w:t>دانشگاه علوم پزشكي ايران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rFonts w:ascii="IranNastaliq" w:hAnsi="IranNastaliq" w:cs="IranNastaliq"/>
        <w:b/>
        <w:bCs w:val="0"/>
        <w:sz w:val="20"/>
      </w:rPr>
      <w:t xml:space="preserve">    </w:t>
    </w:r>
  </w:p>
  <w:p w:rsidR="00BB2478" w:rsidRDefault="00BB2478" w:rsidP="00374C23">
    <w:pPr>
      <w:pStyle w:val="Header"/>
      <w:tabs>
        <w:tab w:val="clear" w:pos="4153"/>
        <w:tab w:val="clear" w:pos="8306"/>
        <w:tab w:val="left" w:pos="6159"/>
      </w:tabs>
    </w:pPr>
  </w:p>
  <w:p w:rsidR="00BB2478" w:rsidRDefault="00BB2478" w:rsidP="00374C23">
    <w:pPr>
      <w:pStyle w:val="Header"/>
      <w:tabs>
        <w:tab w:val="clear" w:pos="4153"/>
        <w:tab w:val="clear" w:pos="8306"/>
        <w:tab w:val="left" w:pos="6159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3DCC" w:rsidRDefault="00563D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9029B"/>
    <w:multiLevelType w:val="multilevel"/>
    <w:tmpl w:val="7638E672"/>
    <w:lvl w:ilvl="0">
      <w:start w:val="1"/>
      <w:numFmt w:val="decimal"/>
      <w:lvlText w:val="%1-"/>
      <w:lvlJc w:val="left"/>
      <w:pPr>
        <w:tabs>
          <w:tab w:val="num" w:pos="3168"/>
        </w:tabs>
        <w:ind w:left="3168" w:hanging="390"/>
      </w:pPr>
      <w:rPr>
        <w:rFonts w:cs="B Traffic" w:hint="cs"/>
        <w:b/>
        <w:bCs/>
        <w:sz w:val="24"/>
        <w:szCs w:val="24"/>
      </w:rPr>
    </w:lvl>
    <w:lvl w:ilvl="1">
      <w:start w:val="1"/>
      <w:numFmt w:val="decimal"/>
      <w:lvlText w:val="%2-"/>
      <w:lvlJc w:val="left"/>
      <w:pPr>
        <w:tabs>
          <w:tab w:val="num" w:pos="3873"/>
        </w:tabs>
        <w:ind w:left="3873" w:hanging="375"/>
      </w:pPr>
      <w:rPr>
        <w:rFonts w:hint="cs"/>
      </w:rPr>
    </w:lvl>
    <w:lvl w:ilvl="2">
      <w:start w:val="1"/>
      <w:numFmt w:val="lowerRoman"/>
      <w:lvlText w:val="%3."/>
      <w:lvlJc w:val="right"/>
      <w:pPr>
        <w:tabs>
          <w:tab w:val="num" w:pos="4578"/>
        </w:tabs>
        <w:ind w:left="4578" w:hanging="180"/>
      </w:pPr>
    </w:lvl>
    <w:lvl w:ilvl="3">
      <w:start w:val="1"/>
      <w:numFmt w:val="decimal"/>
      <w:lvlText w:val="%4."/>
      <w:lvlJc w:val="left"/>
      <w:pPr>
        <w:tabs>
          <w:tab w:val="num" w:pos="5298"/>
        </w:tabs>
        <w:ind w:left="5298" w:hanging="360"/>
      </w:pPr>
    </w:lvl>
    <w:lvl w:ilvl="4">
      <w:start w:val="1"/>
      <w:numFmt w:val="lowerLetter"/>
      <w:lvlText w:val="%5."/>
      <w:lvlJc w:val="left"/>
      <w:pPr>
        <w:tabs>
          <w:tab w:val="num" w:pos="6018"/>
        </w:tabs>
        <w:ind w:left="6018" w:hanging="360"/>
      </w:pPr>
    </w:lvl>
    <w:lvl w:ilvl="5">
      <w:start w:val="1"/>
      <w:numFmt w:val="lowerRoman"/>
      <w:lvlText w:val="%6."/>
      <w:lvlJc w:val="right"/>
      <w:pPr>
        <w:tabs>
          <w:tab w:val="num" w:pos="6738"/>
        </w:tabs>
        <w:ind w:left="6738" w:hanging="180"/>
      </w:pPr>
    </w:lvl>
    <w:lvl w:ilvl="6">
      <w:start w:val="1"/>
      <w:numFmt w:val="decimal"/>
      <w:lvlText w:val="%7."/>
      <w:lvlJc w:val="left"/>
      <w:pPr>
        <w:tabs>
          <w:tab w:val="num" w:pos="7458"/>
        </w:tabs>
        <w:ind w:left="7458" w:hanging="360"/>
      </w:pPr>
    </w:lvl>
    <w:lvl w:ilvl="7">
      <w:start w:val="1"/>
      <w:numFmt w:val="lowerLetter"/>
      <w:lvlText w:val="%8."/>
      <w:lvlJc w:val="left"/>
      <w:pPr>
        <w:tabs>
          <w:tab w:val="num" w:pos="8178"/>
        </w:tabs>
        <w:ind w:left="8178" w:hanging="360"/>
      </w:pPr>
    </w:lvl>
    <w:lvl w:ilvl="8">
      <w:start w:val="1"/>
      <w:numFmt w:val="lowerRoman"/>
      <w:lvlText w:val="%9."/>
      <w:lvlJc w:val="right"/>
      <w:pPr>
        <w:tabs>
          <w:tab w:val="num" w:pos="8898"/>
        </w:tabs>
        <w:ind w:left="8898" w:hanging="180"/>
      </w:pPr>
    </w:lvl>
  </w:abstractNum>
  <w:abstractNum w:abstractNumId="1" w15:restartNumberingAfterBreak="0">
    <w:nsid w:val="10401C4F"/>
    <w:multiLevelType w:val="hybridMultilevel"/>
    <w:tmpl w:val="DDF6B31E"/>
    <w:lvl w:ilvl="0" w:tplc="4B6270C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1F1C2D"/>
    <w:multiLevelType w:val="hybridMultilevel"/>
    <w:tmpl w:val="BCF6BA18"/>
    <w:lvl w:ilvl="0" w:tplc="04090009">
      <w:start w:val="1"/>
      <w:numFmt w:val="bullet"/>
      <w:lvlText w:val=""/>
      <w:lvlJc w:val="left"/>
      <w:pPr>
        <w:tabs>
          <w:tab w:val="num" w:pos="388"/>
        </w:tabs>
        <w:ind w:left="388" w:hanging="360"/>
      </w:pPr>
      <w:rPr>
        <w:rFonts w:ascii="Wingdings" w:hAnsi="Wingdings" w:hint="default"/>
        <w:b w:val="0"/>
        <w:sz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108"/>
        </w:tabs>
        <w:ind w:left="11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28"/>
        </w:tabs>
        <w:ind w:left="18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48"/>
        </w:tabs>
        <w:ind w:left="25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68"/>
        </w:tabs>
        <w:ind w:left="32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88"/>
        </w:tabs>
        <w:ind w:left="39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08"/>
        </w:tabs>
        <w:ind w:left="47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28"/>
        </w:tabs>
        <w:ind w:left="54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48"/>
        </w:tabs>
        <w:ind w:left="6148" w:hanging="360"/>
      </w:pPr>
      <w:rPr>
        <w:rFonts w:ascii="Wingdings" w:hAnsi="Wingdings" w:hint="default"/>
      </w:rPr>
    </w:lvl>
  </w:abstractNum>
  <w:abstractNum w:abstractNumId="3" w15:restartNumberingAfterBreak="0">
    <w:nsid w:val="3A564148"/>
    <w:multiLevelType w:val="hybridMultilevel"/>
    <w:tmpl w:val="4DC276E0"/>
    <w:lvl w:ilvl="0" w:tplc="75826BCE">
      <w:start w:val="1"/>
      <w:numFmt w:val="bullet"/>
      <w:lvlText w:val=""/>
      <w:lvlJc w:val="left"/>
      <w:pPr>
        <w:tabs>
          <w:tab w:val="num" w:pos="388"/>
        </w:tabs>
        <w:ind w:left="388" w:hanging="360"/>
      </w:pPr>
      <w:rPr>
        <w:rFonts w:ascii="Symbol" w:eastAsia="Times New Roman" w:hAnsi="Symbol" w:cs="Traffic" w:hint="default"/>
        <w:b w:val="0"/>
        <w:sz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108"/>
        </w:tabs>
        <w:ind w:left="11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28"/>
        </w:tabs>
        <w:ind w:left="18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48"/>
        </w:tabs>
        <w:ind w:left="25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68"/>
        </w:tabs>
        <w:ind w:left="32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88"/>
        </w:tabs>
        <w:ind w:left="39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08"/>
        </w:tabs>
        <w:ind w:left="47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28"/>
        </w:tabs>
        <w:ind w:left="54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48"/>
        </w:tabs>
        <w:ind w:left="6148" w:hanging="360"/>
      </w:pPr>
      <w:rPr>
        <w:rFonts w:ascii="Wingdings" w:hAnsi="Wingdings" w:hint="default"/>
      </w:rPr>
    </w:lvl>
  </w:abstractNum>
  <w:abstractNum w:abstractNumId="4" w15:restartNumberingAfterBreak="0">
    <w:nsid w:val="4EF435AD"/>
    <w:multiLevelType w:val="hybridMultilevel"/>
    <w:tmpl w:val="A8207390"/>
    <w:lvl w:ilvl="0" w:tplc="813C4268">
      <w:start w:val="1"/>
      <w:numFmt w:val="decimal"/>
      <w:lvlText w:val="%1-"/>
      <w:lvlJc w:val="left"/>
      <w:pPr>
        <w:tabs>
          <w:tab w:val="num" w:pos="390"/>
        </w:tabs>
        <w:ind w:left="390" w:hanging="390"/>
      </w:pPr>
      <w:rPr>
        <w:rFonts w:cs="B Lotus" w:hint="cs"/>
        <w:b/>
        <w:bCs/>
        <w:iCs/>
        <w:sz w:val="24"/>
        <w:szCs w:val="29"/>
      </w:rPr>
    </w:lvl>
    <w:lvl w:ilvl="1" w:tplc="E3747F68">
      <w:start w:val="1"/>
      <w:numFmt w:val="decimal"/>
      <w:lvlText w:val="%2-"/>
      <w:lvlJc w:val="left"/>
      <w:pPr>
        <w:tabs>
          <w:tab w:val="num" w:pos="1265"/>
        </w:tabs>
        <w:ind w:left="1265" w:hanging="375"/>
      </w:pPr>
      <w:rPr>
        <w:rFonts w:hint="c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5" w15:restartNumberingAfterBreak="0">
    <w:nsid w:val="60335B65"/>
    <w:multiLevelType w:val="hybridMultilevel"/>
    <w:tmpl w:val="47F636B0"/>
    <w:lvl w:ilvl="0" w:tplc="537C32B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369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A12633"/>
    <w:multiLevelType w:val="multilevel"/>
    <w:tmpl w:val="4DC276E0"/>
    <w:lvl w:ilvl="0">
      <w:start w:val="1"/>
      <w:numFmt w:val="bullet"/>
      <w:lvlText w:val=""/>
      <w:lvlJc w:val="left"/>
      <w:pPr>
        <w:tabs>
          <w:tab w:val="num" w:pos="388"/>
        </w:tabs>
        <w:ind w:left="388" w:hanging="360"/>
      </w:pPr>
      <w:rPr>
        <w:rFonts w:ascii="Symbol" w:eastAsia="Times New Roman" w:hAnsi="Symbol" w:cs="Traffic" w:hint="default"/>
        <w:b w:val="0"/>
        <w:sz w:val="32"/>
      </w:rPr>
    </w:lvl>
    <w:lvl w:ilvl="1">
      <w:start w:val="1"/>
      <w:numFmt w:val="bullet"/>
      <w:lvlText w:val="o"/>
      <w:lvlJc w:val="left"/>
      <w:pPr>
        <w:tabs>
          <w:tab w:val="num" w:pos="1108"/>
        </w:tabs>
        <w:ind w:left="11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28"/>
        </w:tabs>
        <w:ind w:left="182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48"/>
        </w:tabs>
        <w:ind w:left="25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68"/>
        </w:tabs>
        <w:ind w:left="32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88"/>
        </w:tabs>
        <w:ind w:left="39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708"/>
        </w:tabs>
        <w:ind w:left="47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28"/>
        </w:tabs>
        <w:ind w:left="54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48"/>
        </w:tabs>
        <w:ind w:left="614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6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6"/>
  <w:drawingGridVerticalSpacing w:val="6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05B"/>
    <w:rsid w:val="00001F9B"/>
    <w:rsid w:val="00004585"/>
    <w:rsid w:val="00010C41"/>
    <w:rsid w:val="00017891"/>
    <w:rsid w:val="00021066"/>
    <w:rsid w:val="00021BF3"/>
    <w:rsid w:val="000244A2"/>
    <w:rsid w:val="00035EDF"/>
    <w:rsid w:val="00055917"/>
    <w:rsid w:val="000803E0"/>
    <w:rsid w:val="00080D1B"/>
    <w:rsid w:val="0008520E"/>
    <w:rsid w:val="00087577"/>
    <w:rsid w:val="00090EF2"/>
    <w:rsid w:val="00093BF7"/>
    <w:rsid w:val="00094B92"/>
    <w:rsid w:val="00096ECB"/>
    <w:rsid w:val="00097AE5"/>
    <w:rsid w:val="000C2599"/>
    <w:rsid w:val="000C77D6"/>
    <w:rsid w:val="000D0F82"/>
    <w:rsid w:val="000D0FF8"/>
    <w:rsid w:val="000E731F"/>
    <w:rsid w:val="000E749D"/>
    <w:rsid w:val="000E7A9C"/>
    <w:rsid w:val="000F7A3B"/>
    <w:rsid w:val="00113150"/>
    <w:rsid w:val="001167B6"/>
    <w:rsid w:val="00116E1A"/>
    <w:rsid w:val="001204BB"/>
    <w:rsid w:val="00122C6C"/>
    <w:rsid w:val="001242DA"/>
    <w:rsid w:val="001252C1"/>
    <w:rsid w:val="001256CC"/>
    <w:rsid w:val="0013327B"/>
    <w:rsid w:val="00150980"/>
    <w:rsid w:val="00152590"/>
    <w:rsid w:val="001532D3"/>
    <w:rsid w:val="001626CB"/>
    <w:rsid w:val="001636D8"/>
    <w:rsid w:val="00163A31"/>
    <w:rsid w:val="00166B87"/>
    <w:rsid w:val="001714F0"/>
    <w:rsid w:val="00172F70"/>
    <w:rsid w:val="00174E77"/>
    <w:rsid w:val="00176076"/>
    <w:rsid w:val="0018110D"/>
    <w:rsid w:val="00196D63"/>
    <w:rsid w:val="001A145F"/>
    <w:rsid w:val="001A4320"/>
    <w:rsid w:val="001B59DC"/>
    <w:rsid w:val="001C1174"/>
    <w:rsid w:val="001C5F6B"/>
    <w:rsid w:val="001D05B4"/>
    <w:rsid w:val="001F01E3"/>
    <w:rsid w:val="001F2AF6"/>
    <w:rsid w:val="0020744E"/>
    <w:rsid w:val="00213EEF"/>
    <w:rsid w:val="00230FE4"/>
    <w:rsid w:val="002348D4"/>
    <w:rsid w:val="0025611C"/>
    <w:rsid w:val="00261846"/>
    <w:rsid w:val="0026378B"/>
    <w:rsid w:val="00275637"/>
    <w:rsid w:val="00276DB8"/>
    <w:rsid w:val="002A0614"/>
    <w:rsid w:val="002B3529"/>
    <w:rsid w:val="002B3DD2"/>
    <w:rsid w:val="002C739A"/>
    <w:rsid w:val="002F3532"/>
    <w:rsid w:val="003100B1"/>
    <w:rsid w:val="00310C4C"/>
    <w:rsid w:val="0031449D"/>
    <w:rsid w:val="00326B1B"/>
    <w:rsid w:val="0032782D"/>
    <w:rsid w:val="003402E1"/>
    <w:rsid w:val="003565AC"/>
    <w:rsid w:val="00357184"/>
    <w:rsid w:val="00366E3C"/>
    <w:rsid w:val="00370821"/>
    <w:rsid w:val="00372455"/>
    <w:rsid w:val="00374C23"/>
    <w:rsid w:val="003770CA"/>
    <w:rsid w:val="003810B9"/>
    <w:rsid w:val="0038650B"/>
    <w:rsid w:val="00386F79"/>
    <w:rsid w:val="003A1809"/>
    <w:rsid w:val="003A6C43"/>
    <w:rsid w:val="003C0884"/>
    <w:rsid w:val="003F657B"/>
    <w:rsid w:val="003F6656"/>
    <w:rsid w:val="00404190"/>
    <w:rsid w:val="00407A00"/>
    <w:rsid w:val="00414CB5"/>
    <w:rsid w:val="00417006"/>
    <w:rsid w:val="00426525"/>
    <w:rsid w:val="00427DB5"/>
    <w:rsid w:val="00436165"/>
    <w:rsid w:val="00441F10"/>
    <w:rsid w:val="00451031"/>
    <w:rsid w:val="00452E3B"/>
    <w:rsid w:val="00461A4B"/>
    <w:rsid w:val="00461FD9"/>
    <w:rsid w:val="00471DEE"/>
    <w:rsid w:val="0048401F"/>
    <w:rsid w:val="00486D7A"/>
    <w:rsid w:val="004916F9"/>
    <w:rsid w:val="00491A64"/>
    <w:rsid w:val="00497D22"/>
    <w:rsid w:val="004A11E6"/>
    <w:rsid w:val="004A14E2"/>
    <w:rsid w:val="004A7AFC"/>
    <w:rsid w:val="004B0146"/>
    <w:rsid w:val="004B1BCB"/>
    <w:rsid w:val="004B3E51"/>
    <w:rsid w:val="004C7F51"/>
    <w:rsid w:val="004D1064"/>
    <w:rsid w:val="004D1EBE"/>
    <w:rsid w:val="004D2C2C"/>
    <w:rsid w:val="004D634D"/>
    <w:rsid w:val="004F3AD4"/>
    <w:rsid w:val="005018DE"/>
    <w:rsid w:val="00501949"/>
    <w:rsid w:val="00502462"/>
    <w:rsid w:val="00521572"/>
    <w:rsid w:val="005266E2"/>
    <w:rsid w:val="00526B73"/>
    <w:rsid w:val="005311E9"/>
    <w:rsid w:val="00533CE9"/>
    <w:rsid w:val="00535847"/>
    <w:rsid w:val="00535A84"/>
    <w:rsid w:val="00535D8E"/>
    <w:rsid w:val="00540A02"/>
    <w:rsid w:val="0054546C"/>
    <w:rsid w:val="005515AC"/>
    <w:rsid w:val="005529D5"/>
    <w:rsid w:val="00553095"/>
    <w:rsid w:val="005616D0"/>
    <w:rsid w:val="00563DCC"/>
    <w:rsid w:val="00584BF3"/>
    <w:rsid w:val="005854B8"/>
    <w:rsid w:val="00591D0A"/>
    <w:rsid w:val="0059274E"/>
    <w:rsid w:val="00594CBE"/>
    <w:rsid w:val="005A6A2D"/>
    <w:rsid w:val="005A7DCB"/>
    <w:rsid w:val="005B36E6"/>
    <w:rsid w:val="005B48DE"/>
    <w:rsid w:val="005B7D8E"/>
    <w:rsid w:val="005C3ABF"/>
    <w:rsid w:val="005C746B"/>
    <w:rsid w:val="005D0786"/>
    <w:rsid w:val="005D2D25"/>
    <w:rsid w:val="005E1EB3"/>
    <w:rsid w:val="005E205B"/>
    <w:rsid w:val="005E7964"/>
    <w:rsid w:val="005F1143"/>
    <w:rsid w:val="005F2D12"/>
    <w:rsid w:val="0060172C"/>
    <w:rsid w:val="00610E51"/>
    <w:rsid w:val="00615C0E"/>
    <w:rsid w:val="00622787"/>
    <w:rsid w:val="00634BFD"/>
    <w:rsid w:val="00646023"/>
    <w:rsid w:val="00677AD7"/>
    <w:rsid w:val="00680C54"/>
    <w:rsid w:val="00680CFE"/>
    <w:rsid w:val="0068283A"/>
    <w:rsid w:val="00683D1D"/>
    <w:rsid w:val="00683E23"/>
    <w:rsid w:val="00690DB3"/>
    <w:rsid w:val="00695D07"/>
    <w:rsid w:val="006C218B"/>
    <w:rsid w:val="006C4E65"/>
    <w:rsid w:val="006C6D31"/>
    <w:rsid w:val="006C77AE"/>
    <w:rsid w:val="006D2203"/>
    <w:rsid w:val="006E02D6"/>
    <w:rsid w:val="006E63EC"/>
    <w:rsid w:val="006F4DC8"/>
    <w:rsid w:val="00707480"/>
    <w:rsid w:val="007160FF"/>
    <w:rsid w:val="007170E7"/>
    <w:rsid w:val="007174A0"/>
    <w:rsid w:val="00726B39"/>
    <w:rsid w:val="00726EC5"/>
    <w:rsid w:val="00751905"/>
    <w:rsid w:val="00767E22"/>
    <w:rsid w:val="00775FAE"/>
    <w:rsid w:val="007802A6"/>
    <w:rsid w:val="00780629"/>
    <w:rsid w:val="00786B3E"/>
    <w:rsid w:val="0079178D"/>
    <w:rsid w:val="00793464"/>
    <w:rsid w:val="0079522C"/>
    <w:rsid w:val="007B76E1"/>
    <w:rsid w:val="007B7BF0"/>
    <w:rsid w:val="007C6059"/>
    <w:rsid w:val="007F01F2"/>
    <w:rsid w:val="007F0439"/>
    <w:rsid w:val="007F399B"/>
    <w:rsid w:val="0080003D"/>
    <w:rsid w:val="00801799"/>
    <w:rsid w:val="00802F13"/>
    <w:rsid w:val="0080380B"/>
    <w:rsid w:val="008043BB"/>
    <w:rsid w:val="008059C6"/>
    <w:rsid w:val="00807194"/>
    <w:rsid w:val="00820187"/>
    <w:rsid w:val="00826139"/>
    <w:rsid w:val="0083416C"/>
    <w:rsid w:val="00851F31"/>
    <w:rsid w:val="00857C9E"/>
    <w:rsid w:val="008713FA"/>
    <w:rsid w:val="0088324D"/>
    <w:rsid w:val="008850E3"/>
    <w:rsid w:val="008A2B2A"/>
    <w:rsid w:val="008B0418"/>
    <w:rsid w:val="008C105D"/>
    <w:rsid w:val="008C3B02"/>
    <w:rsid w:val="008E25AD"/>
    <w:rsid w:val="008E33E3"/>
    <w:rsid w:val="008E43B0"/>
    <w:rsid w:val="008F65FD"/>
    <w:rsid w:val="00916CCF"/>
    <w:rsid w:val="00923E24"/>
    <w:rsid w:val="0093397D"/>
    <w:rsid w:val="009358C9"/>
    <w:rsid w:val="00937C46"/>
    <w:rsid w:val="009576DE"/>
    <w:rsid w:val="00957873"/>
    <w:rsid w:val="00962F90"/>
    <w:rsid w:val="00975877"/>
    <w:rsid w:val="009901D9"/>
    <w:rsid w:val="009976C6"/>
    <w:rsid w:val="009A04E1"/>
    <w:rsid w:val="009B22B9"/>
    <w:rsid w:val="009B3DF5"/>
    <w:rsid w:val="009B5BEF"/>
    <w:rsid w:val="009B7D68"/>
    <w:rsid w:val="009C3B7B"/>
    <w:rsid w:val="009E2FD0"/>
    <w:rsid w:val="009F2C29"/>
    <w:rsid w:val="009F2E78"/>
    <w:rsid w:val="009F346D"/>
    <w:rsid w:val="00A03E73"/>
    <w:rsid w:val="00A05498"/>
    <w:rsid w:val="00A06B4A"/>
    <w:rsid w:val="00A134E1"/>
    <w:rsid w:val="00A220E3"/>
    <w:rsid w:val="00A22C40"/>
    <w:rsid w:val="00A23578"/>
    <w:rsid w:val="00A25E33"/>
    <w:rsid w:val="00A26772"/>
    <w:rsid w:val="00A30F9E"/>
    <w:rsid w:val="00A32A09"/>
    <w:rsid w:val="00A33BD4"/>
    <w:rsid w:val="00A35765"/>
    <w:rsid w:val="00A46803"/>
    <w:rsid w:val="00A47CA0"/>
    <w:rsid w:val="00A50724"/>
    <w:rsid w:val="00A51C7E"/>
    <w:rsid w:val="00A54E08"/>
    <w:rsid w:val="00A60298"/>
    <w:rsid w:val="00A61C9B"/>
    <w:rsid w:val="00A635FF"/>
    <w:rsid w:val="00A86D76"/>
    <w:rsid w:val="00A86F74"/>
    <w:rsid w:val="00AA0B06"/>
    <w:rsid w:val="00AA31B0"/>
    <w:rsid w:val="00AA7963"/>
    <w:rsid w:val="00AC225F"/>
    <w:rsid w:val="00AE3E39"/>
    <w:rsid w:val="00AF4C2D"/>
    <w:rsid w:val="00AF6DA3"/>
    <w:rsid w:val="00AF6FEE"/>
    <w:rsid w:val="00B020AC"/>
    <w:rsid w:val="00B03C76"/>
    <w:rsid w:val="00B03DC3"/>
    <w:rsid w:val="00B04BDE"/>
    <w:rsid w:val="00B105D0"/>
    <w:rsid w:val="00B11676"/>
    <w:rsid w:val="00B13765"/>
    <w:rsid w:val="00B2654D"/>
    <w:rsid w:val="00B2797D"/>
    <w:rsid w:val="00B32DDC"/>
    <w:rsid w:val="00B47FBF"/>
    <w:rsid w:val="00B55EA5"/>
    <w:rsid w:val="00B67261"/>
    <w:rsid w:val="00B740F2"/>
    <w:rsid w:val="00B7661D"/>
    <w:rsid w:val="00BA2D4B"/>
    <w:rsid w:val="00BA5F18"/>
    <w:rsid w:val="00BA69C0"/>
    <w:rsid w:val="00BA7DB5"/>
    <w:rsid w:val="00BB2478"/>
    <w:rsid w:val="00BB4D1A"/>
    <w:rsid w:val="00BD3F4B"/>
    <w:rsid w:val="00BD4AFA"/>
    <w:rsid w:val="00BD704D"/>
    <w:rsid w:val="00BE666D"/>
    <w:rsid w:val="00BF32F7"/>
    <w:rsid w:val="00C032F7"/>
    <w:rsid w:val="00C05618"/>
    <w:rsid w:val="00C10AE4"/>
    <w:rsid w:val="00C119F5"/>
    <w:rsid w:val="00C11DAE"/>
    <w:rsid w:val="00C161A2"/>
    <w:rsid w:val="00C17155"/>
    <w:rsid w:val="00C242B0"/>
    <w:rsid w:val="00C243A1"/>
    <w:rsid w:val="00C250A5"/>
    <w:rsid w:val="00C2527D"/>
    <w:rsid w:val="00C27ADF"/>
    <w:rsid w:val="00C33771"/>
    <w:rsid w:val="00C40B9F"/>
    <w:rsid w:val="00C533C4"/>
    <w:rsid w:val="00C54EF3"/>
    <w:rsid w:val="00C6171F"/>
    <w:rsid w:val="00C655BC"/>
    <w:rsid w:val="00C65765"/>
    <w:rsid w:val="00C71080"/>
    <w:rsid w:val="00C77BAC"/>
    <w:rsid w:val="00C77F2E"/>
    <w:rsid w:val="00C87077"/>
    <w:rsid w:val="00C94EA2"/>
    <w:rsid w:val="00C951A0"/>
    <w:rsid w:val="00CA31B4"/>
    <w:rsid w:val="00CA3342"/>
    <w:rsid w:val="00CB2E10"/>
    <w:rsid w:val="00CB3399"/>
    <w:rsid w:val="00CB585C"/>
    <w:rsid w:val="00CB65B9"/>
    <w:rsid w:val="00CC2DF8"/>
    <w:rsid w:val="00CC2EB9"/>
    <w:rsid w:val="00CD3E91"/>
    <w:rsid w:val="00CD4429"/>
    <w:rsid w:val="00CD5896"/>
    <w:rsid w:val="00CF0EE7"/>
    <w:rsid w:val="00D01611"/>
    <w:rsid w:val="00D12AE3"/>
    <w:rsid w:val="00D16FAB"/>
    <w:rsid w:val="00D225B0"/>
    <w:rsid w:val="00D5075A"/>
    <w:rsid w:val="00D547E4"/>
    <w:rsid w:val="00D570F1"/>
    <w:rsid w:val="00D679A5"/>
    <w:rsid w:val="00D7078A"/>
    <w:rsid w:val="00D85B23"/>
    <w:rsid w:val="00D90F96"/>
    <w:rsid w:val="00DA0D58"/>
    <w:rsid w:val="00DA50A9"/>
    <w:rsid w:val="00DA6D65"/>
    <w:rsid w:val="00DA6DEE"/>
    <w:rsid w:val="00DA721E"/>
    <w:rsid w:val="00DB12E6"/>
    <w:rsid w:val="00DB2AB6"/>
    <w:rsid w:val="00DB7D41"/>
    <w:rsid w:val="00DE4022"/>
    <w:rsid w:val="00DE62D4"/>
    <w:rsid w:val="00E03ED3"/>
    <w:rsid w:val="00E1460D"/>
    <w:rsid w:val="00E15E27"/>
    <w:rsid w:val="00E33432"/>
    <w:rsid w:val="00E425FB"/>
    <w:rsid w:val="00E44F16"/>
    <w:rsid w:val="00E46589"/>
    <w:rsid w:val="00E60788"/>
    <w:rsid w:val="00E627A1"/>
    <w:rsid w:val="00E648A9"/>
    <w:rsid w:val="00E64FD8"/>
    <w:rsid w:val="00E83015"/>
    <w:rsid w:val="00E93BA6"/>
    <w:rsid w:val="00EA0B50"/>
    <w:rsid w:val="00EC0A50"/>
    <w:rsid w:val="00EC79BF"/>
    <w:rsid w:val="00ED41CB"/>
    <w:rsid w:val="00EF0CAC"/>
    <w:rsid w:val="00EF1E81"/>
    <w:rsid w:val="00EF2773"/>
    <w:rsid w:val="00EF6196"/>
    <w:rsid w:val="00F05A04"/>
    <w:rsid w:val="00F212CD"/>
    <w:rsid w:val="00F25DC8"/>
    <w:rsid w:val="00F37CE0"/>
    <w:rsid w:val="00F41B21"/>
    <w:rsid w:val="00F4521E"/>
    <w:rsid w:val="00F64B6F"/>
    <w:rsid w:val="00F64F29"/>
    <w:rsid w:val="00F677ED"/>
    <w:rsid w:val="00F7289A"/>
    <w:rsid w:val="00F72B7E"/>
    <w:rsid w:val="00F76670"/>
    <w:rsid w:val="00F9093E"/>
    <w:rsid w:val="00F91D4E"/>
    <w:rsid w:val="00FB4306"/>
    <w:rsid w:val="00FB462F"/>
    <w:rsid w:val="00FB5CBA"/>
    <w:rsid w:val="00FC407A"/>
    <w:rsid w:val="00FC4D7A"/>
    <w:rsid w:val="00FD1B71"/>
    <w:rsid w:val="00FD780E"/>
    <w:rsid w:val="00FE2E1B"/>
    <w:rsid w:val="00FE65C3"/>
    <w:rsid w:val="00FE6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BA9DF8"/>
  <w15:docId w15:val="{A41AB1A9-D81B-473A-AFA2-AD2B94ED5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205B"/>
    <w:rPr>
      <w:rFonts w:cs="Koodak"/>
      <w:bCs/>
      <w:sz w:val="24"/>
      <w:lang w:bidi="fa-IR"/>
    </w:rPr>
  </w:style>
  <w:style w:type="paragraph" w:styleId="Heading1">
    <w:name w:val="heading 1"/>
    <w:basedOn w:val="Normal"/>
    <w:next w:val="Normal"/>
    <w:qFormat/>
    <w:rsid w:val="007C6059"/>
    <w:pPr>
      <w:keepNext/>
      <w:bidi/>
      <w:adjustRightInd w:val="0"/>
      <w:ind w:right="459"/>
      <w:jc w:val="lowKashida"/>
      <w:outlineLvl w:val="0"/>
    </w:pPr>
    <w:rPr>
      <w:rFonts w:cs="B Tabassom"/>
      <w:b/>
      <w:bCs w:val="0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7C6059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5E205B"/>
    <w:pPr>
      <w:tabs>
        <w:tab w:val="center" w:pos="4819"/>
        <w:tab w:val="right" w:pos="9071"/>
      </w:tabs>
    </w:pPr>
  </w:style>
  <w:style w:type="paragraph" w:styleId="Title">
    <w:name w:val="Title"/>
    <w:basedOn w:val="Normal"/>
    <w:link w:val="TitleChar"/>
    <w:qFormat/>
    <w:rsid w:val="005E205B"/>
    <w:pPr>
      <w:bidi/>
      <w:jc w:val="center"/>
    </w:pPr>
    <w:rPr>
      <w:rFonts w:cs="Titr"/>
      <w:bCs w:val="0"/>
      <w:i/>
      <w:iCs/>
      <w:sz w:val="28"/>
      <w:szCs w:val="28"/>
      <w:u w:val="single"/>
      <w:lang w:bidi="ar-SA"/>
    </w:rPr>
  </w:style>
  <w:style w:type="character" w:styleId="PageNumber">
    <w:name w:val="page number"/>
    <w:basedOn w:val="DefaultParagraphFont"/>
    <w:rsid w:val="005E205B"/>
  </w:style>
  <w:style w:type="paragraph" w:styleId="Header">
    <w:name w:val="header"/>
    <w:basedOn w:val="Normal"/>
    <w:rsid w:val="00594CBE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rsid w:val="00B55EA5"/>
    <w:pPr>
      <w:ind w:left="720"/>
    </w:pPr>
  </w:style>
  <w:style w:type="character" w:customStyle="1" w:styleId="TitleChar">
    <w:name w:val="Title Char"/>
    <w:link w:val="Title"/>
    <w:rsid w:val="00793464"/>
    <w:rPr>
      <w:rFonts w:cs="Titr"/>
      <w:i/>
      <w:iCs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BB2478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677AD7"/>
    <w:rPr>
      <w:rFonts w:cs="Koodak"/>
      <w:bCs/>
      <w:sz w:val="24"/>
      <w:lang w:bidi="fa-IR"/>
    </w:rPr>
  </w:style>
  <w:style w:type="paragraph" w:styleId="NormalWeb">
    <w:name w:val="Normal (Web)"/>
    <w:basedOn w:val="Normal"/>
    <w:uiPriority w:val="99"/>
    <w:semiHidden/>
    <w:unhideWhenUsed/>
    <w:rsid w:val="005A7DCB"/>
    <w:pPr>
      <w:spacing w:before="100" w:beforeAutospacing="1" w:after="100" w:afterAutospacing="1"/>
    </w:pPr>
    <w:rPr>
      <w:rFonts w:eastAsiaTheme="minorEastAsia" w:cs="Times New Roman"/>
      <w:bCs w:val="0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610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hmadi125\Application%20Data\Microsoft\Templates\B-A4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F3B394-9F9A-4A3C-BDAC-6FF16B217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B-A4</Template>
  <TotalTime>1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ahmadi125</dc:creator>
  <cp:lastModifiedBy>فاطمه دوزنده نیکوی آلمانی</cp:lastModifiedBy>
  <cp:revision>4</cp:revision>
  <cp:lastPrinted>2022-10-12T10:21:00Z</cp:lastPrinted>
  <dcterms:created xsi:type="dcterms:W3CDTF">2022-08-16T04:37:00Z</dcterms:created>
  <dcterms:modified xsi:type="dcterms:W3CDTF">2022-10-12T10:21:00Z</dcterms:modified>
</cp:coreProperties>
</file>